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B8026D" w:rsidRDefault="00D762FD" w14:paraId="655011e" w14:textId="655011e">
      <w:pPr>
        <w15:collapsed w:val="false"/>
      </w:pPr>
      <w:bookmarkStart w:name="_GoBack" w:id="0"/>
      <w:bookmarkEnd w:id="0"/>
      <w:r>
        <w:t xml:space="preserve">    </w:t>
      </w:r>
      <w:r w:rsidR="00CD3D4D">
        <w:t>Republika Hrvatska</w:t>
      </w:r>
    </w:p>
    <w:p w:rsidR="000F058B" w:rsidRDefault="00241C63">
      <w:r>
        <w:t xml:space="preserve">Trgovački sud u Zagrebu </w:t>
      </w:r>
      <w:r>
        <w:tab/>
      </w:r>
      <w:r>
        <w:tab/>
      </w:r>
      <w:r>
        <w:tab/>
      </w:r>
      <w:r>
        <w:tab/>
      </w:r>
      <w:r>
        <w:tab/>
      </w:r>
      <w:r>
        <w:tab/>
        <w:t xml:space="preserve">       </w:t>
      </w:r>
      <w:r w:rsidR="00404DCB">
        <w:t>31</w:t>
      </w:r>
      <w:r w:rsidR="00CD3D4D">
        <w:t xml:space="preserve">. </w:t>
      </w:r>
      <w:r w:rsidR="00F06928">
        <w:t>St</w:t>
      </w:r>
      <w:r w:rsidR="00F161DB">
        <w:t>-</w:t>
      </w:r>
      <w:r w:rsidR="00F06928">
        <w:t>1094/2012</w:t>
      </w:r>
      <w:r w:rsidR="00F161DB">
        <w:t xml:space="preserve">                      </w:t>
      </w:r>
      <w:r w:rsidR="000F058B">
        <w:t xml:space="preserve">    </w:t>
      </w:r>
    </w:p>
    <w:p w:rsidR="00CD3D4D" w:rsidRDefault="000F058B">
      <w:r>
        <w:t xml:space="preserve">  </w:t>
      </w:r>
      <w:r w:rsidR="00CD3D4D">
        <w:t>Zagreb, Amruševa 2/II</w:t>
      </w:r>
    </w:p>
    <w:p w:rsidR="00CD3D4D" w:rsidRDefault="00CD3D4D"/>
    <w:p w:rsidR="00CD3D4D" w:rsidP="00CD3D4D" w:rsidRDefault="00CD3D4D">
      <w:pPr>
        <w:jc w:val="center"/>
      </w:pPr>
      <w:r>
        <w:t>Z</w:t>
      </w:r>
      <w:r w:rsidR="0040042B">
        <w:t xml:space="preserve"> </w:t>
      </w:r>
      <w:r>
        <w:t>A</w:t>
      </w:r>
      <w:r w:rsidR="0040042B">
        <w:t xml:space="preserve"> </w:t>
      </w:r>
      <w:r>
        <w:t>P</w:t>
      </w:r>
      <w:r w:rsidR="0040042B">
        <w:t xml:space="preserve"> </w:t>
      </w:r>
      <w:r>
        <w:t>I</w:t>
      </w:r>
      <w:r w:rsidR="0040042B">
        <w:t xml:space="preserve"> </w:t>
      </w:r>
      <w:r>
        <w:t>S</w:t>
      </w:r>
      <w:r w:rsidR="0040042B">
        <w:t xml:space="preserve"> </w:t>
      </w:r>
      <w:r>
        <w:t>N</w:t>
      </w:r>
      <w:r w:rsidR="0040042B">
        <w:t xml:space="preserve"> </w:t>
      </w:r>
      <w:r>
        <w:t>I</w:t>
      </w:r>
      <w:r w:rsidR="0040042B">
        <w:t xml:space="preserve"> </w:t>
      </w:r>
      <w:r>
        <w:t>K</w:t>
      </w:r>
    </w:p>
    <w:p w:rsidR="0040042B" w:rsidP="00CD3D4D" w:rsidRDefault="0040042B">
      <w:pPr>
        <w:jc w:val="center"/>
      </w:pPr>
      <w:r>
        <w:t xml:space="preserve">SA SKUPŠTINE VJEROVNIKA </w:t>
      </w:r>
    </w:p>
    <w:p w:rsidR="00CD3D4D" w:rsidP="00CD3D4D" w:rsidRDefault="00CD3D4D">
      <w:pPr>
        <w:jc w:val="center"/>
      </w:pPr>
    </w:p>
    <w:p w:rsidRPr="000F058B" w:rsidR="0040042B" w:rsidP="005D4F98" w:rsidRDefault="0040042B">
      <w:pPr>
        <w:jc w:val="both"/>
      </w:pPr>
      <w:r w:rsidRPr="000F058B">
        <w:t>sastavljen kod Trgovačkog suda u Zagrebu, dana 02. lipnja 2020. u stečajnom postupku nad dužnikom JARUŠČICA PROJEKT d.o.o. za poslovanje nekretninama, Zagreb, Jaruščica 7, MBS:</w:t>
      </w:r>
      <w:r w:rsidRPr="000F058B" w:rsidR="000F058B">
        <w:t xml:space="preserve"> </w:t>
      </w:r>
      <w:r w:rsidRPr="000F058B">
        <w:t>080729411, OIB:02217546383</w:t>
      </w:r>
      <w:r w:rsidRPr="000F058B" w:rsidR="005D4F98">
        <w:t>,</w:t>
      </w:r>
      <w:r w:rsidRPr="000F058B">
        <w:t xml:space="preserve"> s  početkom</w:t>
      </w:r>
      <w:r w:rsidRPr="000F058B" w:rsidR="005D4F98">
        <w:t xml:space="preserve"> u </w:t>
      </w:r>
      <w:r w:rsidRPr="000F058B">
        <w:t>0</w:t>
      </w:r>
      <w:r w:rsidRPr="000F058B" w:rsidR="005D4F98">
        <w:t>9</w:t>
      </w:r>
      <w:r w:rsidRPr="000F058B">
        <w:t>,00 sati.</w:t>
      </w:r>
    </w:p>
    <w:p w:rsidR="0040042B" w:rsidP="00CD3D4D" w:rsidRDefault="0040042B">
      <w:pPr>
        <w:jc w:val="center"/>
      </w:pPr>
    </w:p>
    <w:p w:rsidR="005D4F98" w:rsidP="005D4F98" w:rsidRDefault="005D4F98">
      <w:r>
        <w:t>Prisutni od strane suda:</w:t>
      </w:r>
    </w:p>
    <w:p w:rsidR="008C5425" w:rsidP="00DC3918" w:rsidRDefault="008C5425"/>
    <w:p w:rsidR="005D4F98" w:rsidP="00DC3918" w:rsidRDefault="005D4F98">
      <w:r>
        <w:t>Stečajni sudac:</w:t>
      </w:r>
    </w:p>
    <w:p w:rsidR="005D4F98" w:rsidP="005D4F98" w:rsidRDefault="005D4F98">
      <w:r>
        <w:t>Radovan Raduka</w:t>
      </w:r>
    </w:p>
    <w:p w:rsidR="008C5425" w:rsidP="008C5425" w:rsidRDefault="008C5425">
      <w:r>
        <w:t>Zapisničar:</w:t>
      </w:r>
    </w:p>
    <w:p w:rsidR="008C5425" w:rsidP="008C5425" w:rsidRDefault="008C5425">
      <w:r>
        <w:t>Monika Fuček</w:t>
      </w:r>
    </w:p>
    <w:p w:rsidR="00CD3D4D" w:rsidP="00CD3D4D" w:rsidRDefault="00CD3D4D"/>
    <w:p w:rsidR="008C5425" w:rsidP="008C5425" w:rsidRDefault="008C5425">
      <w:pPr>
        <w:jc w:val="both"/>
      </w:pPr>
      <w:r>
        <w:t xml:space="preserve">Utvrđuje se da je nazočna stečajna upraviteljica Mirjana Zuzija iz Velike Gorice. </w:t>
      </w:r>
    </w:p>
    <w:p w:rsidRPr="006C61F7" w:rsidR="00F402BF" w:rsidP="000C4266" w:rsidRDefault="00F402BF">
      <w:pPr>
        <w:jc w:val="both"/>
      </w:pPr>
      <w:r w:rsidRPr="006C61F7">
        <w:t xml:space="preserve">Za </w:t>
      </w:r>
      <w:r w:rsidRPr="006C61F7" w:rsidR="006C61F7">
        <w:t xml:space="preserve">stečajnog i </w:t>
      </w:r>
      <w:r w:rsidRPr="006C61F7">
        <w:t>razlučn</w:t>
      </w:r>
      <w:r w:rsidR="006C61F7">
        <w:t>og vjerovnika Metro Living d.o.o.: punomoćnici Jurica Reberski i Marko Martinković, odvjetnici iz Zagreba</w:t>
      </w:r>
      <w:r w:rsidR="00752731">
        <w:t>, direktor Gordan Špehar i član društva Ante Matić.</w:t>
      </w:r>
    </w:p>
    <w:p w:rsidR="00BF1137" w:rsidP="00CD3D4D" w:rsidRDefault="00BF1137"/>
    <w:p w:rsidR="00BF1137" w:rsidP="00CD3D4D" w:rsidRDefault="0028489A">
      <w:r>
        <w:t xml:space="preserve">Poziv za skupštinu vjerovnika objavljen je na e-oglasnoj ploči suda 19. svibnja 2020. </w:t>
      </w:r>
    </w:p>
    <w:p w:rsidR="00A92C7C" w:rsidP="00CD3D4D" w:rsidRDefault="00A92C7C"/>
    <w:p w:rsidR="0028489A" w:rsidP="00CD3D4D" w:rsidRDefault="00752731">
      <w:r>
        <w:t>Utvrđuje se da je</w:t>
      </w:r>
      <w:r w:rsidR="0028489A">
        <w:t xml:space="preserve"> na skupštini vjerovnika </w:t>
      </w:r>
      <w:r>
        <w:t>prisutan</w:t>
      </w:r>
      <w:r w:rsidR="0028489A">
        <w:t xml:space="preserve"> slijedeći stečajni vjerovni</w:t>
      </w:r>
      <w:r>
        <w:t>k</w:t>
      </w:r>
      <w:r w:rsidR="0028489A">
        <w:t xml:space="preserve"> s pravom glasa:  </w:t>
      </w:r>
      <w:r w:rsidR="008E5A1D">
        <w:t>Metro L</w:t>
      </w:r>
      <w:r w:rsidR="00A92C7C">
        <w:t>iving d.o.o., Zagreb, utvrđene tražbine u iznosu od 241.793.947,22 kn.</w:t>
      </w:r>
    </w:p>
    <w:p w:rsidR="00A92C7C" w:rsidP="00CD3D4D" w:rsidRDefault="00A92C7C"/>
    <w:p w:rsidR="00A92C7C" w:rsidP="00CD3D4D" w:rsidRDefault="00A92C7C">
      <w:r>
        <w:t xml:space="preserve">Stečajni sudac objavljuje da je dnevni red današnje skupštine vjerovnika: </w:t>
      </w:r>
    </w:p>
    <w:p w:rsidR="00A92C7C" w:rsidP="00A92C7C" w:rsidRDefault="00A92C7C">
      <w:pPr>
        <w:pStyle w:val="Odlomakpopisa"/>
        <w:numPr>
          <w:ilvl w:val="0"/>
          <w:numId w:val="6"/>
        </w:numPr>
      </w:pPr>
      <w:r>
        <w:t>izvješće stečajne upraviteljice o tijeku stečajnog postupka i stanju stečajne mase</w:t>
      </w:r>
    </w:p>
    <w:p w:rsidR="00A92C7C" w:rsidP="00A92C7C" w:rsidRDefault="00A92C7C">
      <w:pPr>
        <w:pStyle w:val="Odlomakpopisa"/>
        <w:numPr>
          <w:ilvl w:val="0"/>
          <w:numId w:val="6"/>
        </w:numPr>
      </w:pPr>
      <w:r>
        <w:t xml:space="preserve">unovčenje imovine stečajnog dužnika </w:t>
      </w:r>
    </w:p>
    <w:p w:rsidR="00A92C7C" w:rsidP="00A92C7C" w:rsidRDefault="00A92C7C">
      <w:pPr>
        <w:pStyle w:val="Odlomakpopisa"/>
        <w:numPr>
          <w:ilvl w:val="0"/>
          <w:numId w:val="6"/>
        </w:numPr>
      </w:pPr>
      <w:r>
        <w:t>razno</w:t>
      </w:r>
    </w:p>
    <w:p w:rsidR="00BB7EF2" w:rsidP="00BB7EF2" w:rsidRDefault="00BB7EF2"/>
    <w:p w:rsidR="00BB7EF2" w:rsidP="00BB7EF2" w:rsidRDefault="00BB7EF2">
      <w:r>
        <w:t>Stečajni vjerovnici prihvaćaju današnji dnevni red skupštine vjerovnika.</w:t>
      </w:r>
    </w:p>
    <w:p w:rsidR="00BB7EF2" w:rsidP="00BB7EF2" w:rsidRDefault="00BB7EF2">
      <w:r>
        <w:t>Prelazi se na raspravu po pojedinim točkama dnevnog reda.</w:t>
      </w:r>
    </w:p>
    <w:p w:rsidR="00F402BF" w:rsidP="00F402BF" w:rsidRDefault="00F402BF">
      <w:pPr>
        <w:jc w:val="both"/>
      </w:pPr>
    </w:p>
    <w:p w:rsidR="00BB7EF2" w:rsidP="00BB7EF2" w:rsidRDefault="00CB6997">
      <w:pPr>
        <w:pStyle w:val="Odlomakpopisa"/>
        <w:numPr>
          <w:ilvl w:val="0"/>
          <w:numId w:val="7"/>
        </w:numPr>
        <w:jc w:val="both"/>
      </w:pPr>
      <w:r>
        <w:t>Stečajna upraviteljica izlaže kao u pisanom izvješću od 15. svibnja 2020. te u bitnom predlaže nastaviti s unovčenjem imovine stečajnog dužnika.</w:t>
      </w:r>
      <w:r w:rsidR="001211B8">
        <w:t xml:space="preserve"> Obvezuje se u roku od 8 dana dostaviti popis neprodanih etažnih jedinica. </w:t>
      </w:r>
      <w:r w:rsidR="00A119AC">
        <w:t xml:space="preserve">Nadalje se obvezuje izvršiti uvid u podnesak Županijskog državnog odvjetništva u Zagrebu od 09. ožujka 2020. i očitovati se na </w:t>
      </w:r>
      <w:r w:rsidR="008B3D12">
        <w:t xml:space="preserve">taj podnesak. </w:t>
      </w:r>
      <w:r w:rsidR="00BC081D">
        <w:t>U odnosu na ovu točku dnevnog reda stečajni i razlučni vjerovnik nema što za dodati.</w:t>
      </w:r>
    </w:p>
    <w:p w:rsidR="00BC081D" w:rsidP="00BC081D" w:rsidRDefault="00BC081D">
      <w:pPr>
        <w:pStyle w:val="Odlomakpopisa"/>
        <w:jc w:val="both"/>
      </w:pPr>
    </w:p>
    <w:p w:rsidR="00D53186" w:rsidP="00BB7EF2" w:rsidRDefault="00477295">
      <w:pPr>
        <w:pStyle w:val="Odlomakpopisa"/>
        <w:numPr>
          <w:ilvl w:val="0"/>
          <w:numId w:val="7"/>
        </w:numPr>
        <w:jc w:val="both"/>
      </w:pPr>
      <w:r>
        <w:t xml:space="preserve">Razlučni vjerovnik Metro Living d.o.o. predlaže da se preostala neprodana imovina stečajnog dužnika </w:t>
      </w:r>
      <w:r w:rsidR="00113A73">
        <w:t>proda kao cjelina. Dodatno napominje da na 8-10 etažnih jedinica postoje zabilježbe ovrhe i spora pa ovisno o tome hoće li one u narednih dva tjedna biti brisane, predlaže prodati preostalu imovinu na jednoj ili dvije dražbe.</w:t>
      </w:r>
      <w:r w:rsidR="00D53186">
        <w:t xml:space="preserve"> Obvezuje se obavijestiti sud o točnom načinu prodaje preostale imovine stečajnog dužnika.</w:t>
      </w:r>
    </w:p>
    <w:p w:rsidR="00D53186" w:rsidP="00D53186" w:rsidRDefault="00D53186">
      <w:pPr>
        <w:pStyle w:val="Odlomakpopisa"/>
      </w:pPr>
    </w:p>
    <w:p w:rsidR="00BC081D" w:rsidP="00BB7EF2" w:rsidRDefault="00D53186">
      <w:pPr>
        <w:pStyle w:val="Odlomakpopisa"/>
        <w:numPr>
          <w:ilvl w:val="0"/>
          <w:numId w:val="7"/>
        </w:numPr>
        <w:jc w:val="both"/>
      </w:pPr>
      <w:r>
        <w:t xml:space="preserve"> </w:t>
      </w:r>
      <w:r w:rsidR="008C7BBE">
        <w:t xml:space="preserve">Razlučni vjerovnik Metro Living d.o.o. predlaže zakazati ročište za diobu kupovnine. </w:t>
      </w:r>
    </w:p>
    <w:p w:rsidR="008C7BBE" w:rsidP="008C7BBE" w:rsidRDefault="008C7BBE">
      <w:pPr>
        <w:pStyle w:val="Odlomakpopisa"/>
      </w:pPr>
    </w:p>
    <w:p w:rsidR="00465896" w:rsidP="008C7BBE" w:rsidRDefault="008C7BBE">
      <w:pPr>
        <w:jc w:val="both"/>
      </w:pPr>
      <w:r>
        <w:lastRenderedPageBreak/>
        <w:t xml:space="preserve">Stečajni vjerovnik donosi </w:t>
      </w:r>
      <w:r w:rsidR="00465896">
        <w:t>slijedeću</w:t>
      </w:r>
      <w:r>
        <w:t xml:space="preserve"> </w:t>
      </w:r>
    </w:p>
    <w:p w:rsidR="008C7BBE" w:rsidP="00465896" w:rsidRDefault="008C7BBE">
      <w:pPr>
        <w:jc w:val="center"/>
      </w:pPr>
      <w:r>
        <w:t>o</w:t>
      </w:r>
      <w:r w:rsidR="00404B1D">
        <w:t xml:space="preserve"> </w:t>
      </w:r>
      <w:r>
        <w:t>d</w:t>
      </w:r>
      <w:r w:rsidR="00404B1D">
        <w:t xml:space="preserve"> </w:t>
      </w:r>
      <w:r>
        <w:t>l</w:t>
      </w:r>
      <w:r w:rsidR="00404B1D">
        <w:t xml:space="preserve"> </w:t>
      </w:r>
      <w:r>
        <w:t>u</w:t>
      </w:r>
      <w:r w:rsidR="00404B1D">
        <w:t xml:space="preserve"> </w:t>
      </w:r>
      <w:r>
        <w:t>k</w:t>
      </w:r>
      <w:r w:rsidR="00404B1D">
        <w:t xml:space="preserve"> </w:t>
      </w:r>
      <w:r>
        <w:t>u</w:t>
      </w:r>
    </w:p>
    <w:p w:rsidR="00465896" w:rsidP="00465896" w:rsidRDefault="00465896">
      <w:pPr>
        <w:jc w:val="center"/>
      </w:pPr>
    </w:p>
    <w:p w:rsidR="00465896" w:rsidP="00465896" w:rsidRDefault="00465896">
      <w:pPr>
        <w:jc w:val="both"/>
      </w:pPr>
      <w:r>
        <w:t>Preostala imovina stečajnog dužnika će se prodati kao cjelina, na jednoj ili dvije dražbe.</w:t>
      </w:r>
    </w:p>
    <w:p w:rsidR="00404B1D" w:rsidP="00465896" w:rsidRDefault="00404B1D">
      <w:pPr>
        <w:jc w:val="both"/>
      </w:pPr>
    </w:p>
    <w:p w:rsidRPr="000C4266" w:rsidR="00F402BF" w:rsidP="00DC1016" w:rsidRDefault="00F402BF">
      <w:pPr>
        <w:jc w:val="both"/>
        <w:rPr>
          <w:b/>
        </w:rPr>
      </w:pPr>
    </w:p>
    <w:p w:rsidR="000C4266" w:rsidP="00F402BF" w:rsidRDefault="000C4266">
      <w:pPr>
        <w:ind w:firstLine="720"/>
        <w:jc w:val="both"/>
      </w:pPr>
    </w:p>
    <w:p w:rsidRPr="00F402BF" w:rsidR="00F402BF" w:rsidP="00F402BF" w:rsidRDefault="00F402BF">
      <w:pPr>
        <w:ind w:firstLine="720"/>
        <w:jc w:val="both"/>
        <w:rPr>
          <w:b/>
        </w:rPr>
      </w:pPr>
      <w:r w:rsidRPr="000C4266">
        <w:t xml:space="preserve">Dovršeno u </w:t>
      </w:r>
      <w:r w:rsidR="00DC1016">
        <w:t xml:space="preserve">09,27 </w:t>
      </w:r>
      <w:r w:rsidRPr="000C4266">
        <w:t>sati.</w:t>
      </w:r>
      <w:r w:rsidRPr="00F402BF">
        <w:rPr>
          <w:b/>
        </w:rPr>
        <w:t xml:space="preserve"> </w:t>
      </w:r>
      <w:r w:rsidRPr="00F402BF">
        <w:rPr>
          <w:b/>
        </w:rPr>
        <w:tab/>
        <w:t xml:space="preserve"> </w:t>
      </w:r>
    </w:p>
    <w:p w:rsidRPr="00AB5BBF" w:rsidR="00AB5BBF" w:rsidP="00AB5BBF" w:rsidRDefault="00AB5BBF">
      <w:pPr>
        <w:jc w:val="both"/>
        <w:rPr>
          <w:color w:val="FF0000"/>
        </w:rPr>
      </w:pPr>
    </w:p>
    <w:p w:rsidRPr="000C4266" w:rsidR="00AB5BBF" w:rsidP="00AB5BBF" w:rsidRDefault="00AB5BBF">
      <w:pPr>
        <w:jc w:val="both"/>
      </w:pPr>
      <w:r w:rsidRPr="000C4266">
        <w:tab/>
      </w:r>
      <w:r w:rsidRPr="000C4266">
        <w:tab/>
      </w:r>
    </w:p>
    <w:p w:rsidRPr="000C4266" w:rsidR="00AB5BBF" w:rsidP="00AB5BBF" w:rsidRDefault="00AB5BBF">
      <w:pPr>
        <w:jc w:val="both"/>
      </w:pPr>
      <w:r w:rsidRPr="000C4266">
        <w:t>Zapisničar:</w:t>
      </w:r>
      <w:r w:rsidRPr="000C4266">
        <w:tab/>
      </w:r>
      <w:r w:rsidRPr="000C4266">
        <w:tab/>
      </w:r>
      <w:r w:rsidRPr="000C4266">
        <w:tab/>
        <w:t xml:space="preserve">            Stečajni sudac:</w:t>
      </w:r>
      <w:r w:rsidRPr="000C4266">
        <w:tab/>
      </w:r>
      <w:r w:rsidRPr="000C4266">
        <w:tab/>
      </w:r>
      <w:r w:rsidRPr="000C4266">
        <w:tab/>
        <w:t>Stečajni upravitelj:</w:t>
      </w:r>
    </w:p>
    <w:p w:rsidRPr="000C4266" w:rsidR="00AB5BBF" w:rsidP="00AB5BBF" w:rsidRDefault="000C4266">
      <w:pPr>
        <w:jc w:val="both"/>
      </w:pPr>
      <w:r>
        <w:t>Monika Fuček</w:t>
      </w:r>
      <w:r w:rsidRPr="000C4266" w:rsidR="00AB5BBF">
        <w:t xml:space="preserve"> </w:t>
      </w:r>
      <w:r w:rsidRPr="000C4266" w:rsidR="00AB5BBF">
        <w:tab/>
      </w:r>
      <w:r w:rsidRPr="000C4266" w:rsidR="00AB5BBF">
        <w:tab/>
      </w:r>
      <w:r>
        <w:t xml:space="preserve">          Radovan Raduka</w:t>
      </w:r>
      <w:r>
        <w:tab/>
      </w:r>
      <w:r>
        <w:tab/>
      </w:r>
      <w:r>
        <w:tab/>
        <w:t xml:space="preserve">   </w:t>
      </w:r>
      <w:r w:rsidRPr="000C4266" w:rsidR="00AB5BBF">
        <w:t>Mirjana Zuzija</w:t>
      </w:r>
    </w:p>
    <w:p w:rsidRPr="000C4266" w:rsidR="00AB5BBF" w:rsidP="00AB5BBF" w:rsidRDefault="00AB5BBF">
      <w:pPr>
        <w:jc w:val="both"/>
      </w:pPr>
    </w:p>
    <w:p w:rsidR="00DC1016" w:rsidP="00AB5BBF" w:rsidRDefault="00DC1016">
      <w:pPr>
        <w:jc w:val="both"/>
      </w:pPr>
    </w:p>
    <w:p w:rsidR="00AB5BBF" w:rsidP="00AB5BBF" w:rsidRDefault="00AB5BBF">
      <w:pPr>
        <w:jc w:val="both"/>
      </w:pPr>
      <w:r w:rsidRPr="000C4266">
        <w:t>Vjerovnici:</w:t>
      </w:r>
    </w:p>
    <w:p w:rsidR="000C4266" w:rsidP="00AB5BBF" w:rsidRDefault="000C4266">
      <w:pPr>
        <w:jc w:val="both"/>
      </w:pPr>
    </w:p>
    <w:p w:rsidR="000C4266" w:rsidP="00AB5BBF" w:rsidRDefault="000C4266">
      <w:pPr>
        <w:jc w:val="both"/>
      </w:pPr>
    </w:p>
    <w:p w:rsidR="000C4266" w:rsidP="00AB5BBF" w:rsidRDefault="000C4266">
      <w:pPr>
        <w:jc w:val="both"/>
      </w:pPr>
    </w:p>
    <w:p w:rsidR="000C4266" w:rsidP="00AB5BBF" w:rsidRDefault="000C4266">
      <w:pPr>
        <w:jc w:val="both"/>
      </w:pPr>
    </w:p>
    <w:p w:rsidR="000C4266" w:rsidP="00AB5BBF" w:rsidRDefault="000C4266">
      <w:pPr>
        <w:jc w:val="both"/>
      </w:pPr>
    </w:p>
    <w:p w:rsidR="000C4266" w:rsidP="00AB5BBF" w:rsidRDefault="000C4266">
      <w:pPr>
        <w:jc w:val="both"/>
      </w:pPr>
    </w:p>
    <w:p w:rsidR="000C4266" w:rsidP="00AB5BBF" w:rsidRDefault="000C4266">
      <w:pPr>
        <w:jc w:val="both"/>
      </w:pPr>
    </w:p>
    <w:p w:rsidR="000C4266" w:rsidP="00AB5BBF" w:rsidRDefault="000C4266">
      <w:pPr>
        <w:jc w:val="both"/>
      </w:pPr>
    </w:p>
    <w:p w:rsidR="000C4266" w:rsidP="00AB5BBF" w:rsidRDefault="000C4266">
      <w:pPr>
        <w:jc w:val="both"/>
      </w:pPr>
    </w:p>
    <w:p w:rsidR="000C4266" w:rsidP="00AB5BBF" w:rsidRDefault="000C4266">
      <w:pPr>
        <w:jc w:val="both"/>
      </w:pPr>
    </w:p>
    <w:p w:rsidR="000C4266" w:rsidP="00AB5BBF" w:rsidRDefault="000C4266">
      <w:pPr>
        <w:jc w:val="both"/>
      </w:pPr>
    </w:p>
    <w:p w:rsidR="000C4266" w:rsidP="00AB5BBF" w:rsidRDefault="000C4266">
      <w:pPr>
        <w:jc w:val="both"/>
      </w:pPr>
    </w:p>
    <w:p w:rsidR="000C4266" w:rsidP="00AB5BBF" w:rsidRDefault="000C4266">
      <w:pPr>
        <w:jc w:val="both"/>
      </w:pPr>
    </w:p>
    <w:p w:rsidR="000C4266" w:rsidP="00AB5BBF" w:rsidRDefault="000C4266">
      <w:pPr>
        <w:jc w:val="both"/>
      </w:pPr>
    </w:p>
    <w:p w:rsidR="000C4266" w:rsidP="00AB5BBF" w:rsidRDefault="000C4266">
      <w:pPr>
        <w:jc w:val="both"/>
      </w:pPr>
    </w:p>
    <w:p w:rsidR="000C4266" w:rsidP="00AB5BBF" w:rsidRDefault="000C4266">
      <w:pPr>
        <w:jc w:val="both"/>
      </w:pPr>
    </w:p>
    <w:p w:rsidR="000C4266" w:rsidP="00AB5BBF" w:rsidRDefault="000C4266">
      <w:pPr>
        <w:jc w:val="both"/>
      </w:pPr>
    </w:p>
    <w:p w:rsidR="000C4266" w:rsidP="00AB5BBF" w:rsidRDefault="000C4266">
      <w:pPr>
        <w:jc w:val="both"/>
      </w:pPr>
    </w:p>
    <w:p w:rsidR="000C4266" w:rsidP="00AB5BBF" w:rsidRDefault="000C4266">
      <w:pPr>
        <w:jc w:val="both"/>
      </w:pPr>
    </w:p>
    <w:p w:rsidR="000C4266" w:rsidP="00AB5BBF" w:rsidRDefault="000C4266">
      <w:pPr>
        <w:jc w:val="both"/>
      </w:pPr>
    </w:p>
    <w:p w:rsidRPr="000C4266" w:rsidR="000C4266" w:rsidP="00AB5BBF" w:rsidRDefault="000C4266">
      <w:pPr>
        <w:jc w:val="both"/>
      </w:pPr>
    </w:p>
    <w:p w:rsidRPr="00AB5BBF" w:rsidR="00AB5BBF" w:rsidP="00AB5BBF" w:rsidRDefault="00AB5BBF">
      <w:pPr>
        <w:jc w:val="both"/>
        <w:rPr>
          <w:color w:val="FF0000"/>
        </w:rPr>
      </w:pPr>
    </w:p>
    <w:p w:rsidR="00AB5BBF" w:rsidP="006412DD" w:rsidRDefault="00AB5BBF">
      <w:pPr>
        <w:tabs>
          <w:tab w:val="left" w:pos="7088"/>
        </w:tabs>
        <w:jc w:val="both"/>
      </w:pPr>
    </w:p>
    <w:p w:rsidR="000F058B" w:rsidP="006412DD" w:rsidRDefault="000F058B">
      <w:pPr>
        <w:tabs>
          <w:tab w:val="left" w:pos="7088"/>
        </w:tabs>
        <w:jc w:val="both"/>
      </w:pPr>
    </w:p>
    <w:p w:rsidR="000F058B" w:rsidP="006412DD" w:rsidRDefault="000F058B">
      <w:pPr>
        <w:tabs>
          <w:tab w:val="left" w:pos="7088"/>
        </w:tabs>
        <w:jc w:val="both"/>
      </w:pPr>
    </w:p>
    <w:p w:rsidR="000F058B" w:rsidP="006412DD" w:rsidRDefault="000F058B">
      <w:pPr>
        <w:tabs>
          <w:tab w:val="left" w:pos="7088"/>
        </w:tabs>
        <w:jc w:val="both"/>
      </w:pPr>
    </w:p>
    <w:sectPr w:rsidR="000F058B" w:rsidSect="00461FBF">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E2F47" w:rsidP="00461FBF" w:rsidRDefault="00BE2F47">
      <w:r>
        <w:separator/>
      </w:r>
    </w:p>
  </w:endnote>
  <w:endnote w:type="continuationSeparator" w:id="0">
    <w:p w:rsidR="00BE2F47" w:rsidP="00461FBF" w:rsidRDefault="00BE2F47">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E2F47" w:rsidP="00461FBF" w:rsidRDefault="00BE2F47">
      <w:r>
        <w:separator/>
      </w:r>
    </w:p>
  </w:footnote>
  <w:footnote w:type="continuationSeparator" w:id="0">
    <w:p w:rsidR="00BE2F47" w:rsidP="00461FBF" w:rsidRDefault="00BE2F47">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61FBF" w:rsidP="00461FBF" w:rsidRDefault="00461FBF">
    <w:pPr>
      <w:pStyle w:val="Zaglavlje"/>
    </w:pPr>
    <w:r>
      <w:tab/>
    </w:r>
    <w:sdt>
      <w:sdtPr>
        <w:id w:val="-1387101034"/>
        <w:docPartObj>
          <w:docPartGallery w:val="Page Numbers (Top of Page)"/>
          <w:docPartUnique/>
        </w:docPartObj>
      </w:sdtPr>
      <w:sdtEndPr/>
      <w:sdtContent>
        <w:r>
          <w:fldChar w:fldCharType="begin"/>
        </w:r>
        <w:r>
          <w:instrText>PAGE   \* MERGEFORMAT</w:instrText>
        </w:r>
        <w:r>
          <w:fldChar w:fldCharType="separate"/>
        </w:r>
        <w:r w:rsidR="00952A30">
          <w:rPr>
            <w:noProof/>
          </w:rPr>
          <w:t>2</w:t>
        </w:r>
        <w:r>
          <w:fldChar w:fldCharType="end"/>
        </w:r>
        <w:r>
          <w:t xml:space="preserve">  </w:t>
        </w:r>
      </w:sdtContent>
    </w:sdt>
    <w:r>
      <w:tab/>
    </w:r>
    <w:r w:rsidR="000F058B">
      <w:t xml:space="preserve">31. St-1094/2012                      </w:t>
    </w:r>
  </w:p>
  <w:p w:rsidR="00461FBF" w:rsidP="00461FBF" w:rsidRDefault="00461FBF">
    <w:pPr>
      <w:pStyle w:val="Zaglavlje"/>
      <w:jc w:val="right"/>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AF3D17"/>
    <w:multiLevelType w:val="hybridMultilevel"/>
    <w:tmpl w:val="9FF0448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412B52E5"/>
    <w:multiLevelType w:val="hybridMultilevel"/>
    <w:tmpl w:val="094CE8E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69720258"/>
    <w:multiLevelType w:val="hybridMultilevel"/>
    <w:tmpl w:val="BD92036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730F4B18"/>
    <w:multiLevelType w:val="hybridMultilevel"/>
    <w:tmpl w:val="F7DC46F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763A69CA"/>
    <w:multiLevelType w:val="hybridMultilevel"/>
    <w:tmpl w:val="804A0D26"/>
    <w:lvl w:ilvl="0" w:tplc="E3DE47B0">
      <w:start w:val="14"/>
      <w:numFmt w:val="bullet"/>
      <w:lvlText w:val="-"/>
      <w:lvlJc w:val="left"/>
      <w:pPr>
        <w:ind w:left="1320" w:hanging="360"/>
      </w:pPr>
      <w:rPr>
        <w:rFonts w:hint="default" w:ascii="Times New Roman" w:hAnsi="Times New Roman" w:eastAsia="Times New Roman" w:cs="Times New Roman"/>
      </w:rPr>
    </w:lvl>
    <w:lvl w:ilvl="1" w:tplc="041A0003">
      <w:start w:val="1"/>
      <w:numFmt w:val="bullet"/>
      <w:lvlText w:val="o"/>
      <w:lvlJc w:val="left"/>
      <w:pPr>
        <w:ind w:left="2040" w:hanging="360"/>
      </w:pPr>
      <w:rPr>
        <w:rFonts w:hint="default" w:ascii="Courier New" w:hAnsi="Courier New" w:cs="Courier New"/>
      </w:rPr>
    </w:lvl>
    <w:lvl w:ilvl="2" w:tplc="041A0005">
      <w:start w:val="1"/>
      <w:numFmt w:val="bullet"/>
      <w:lvlText w:val=""/>
      <w:lvlJc w:val="left"/>
      <w:pPr>
        <w:ind w:left="2760" w:hanging="360"/>
      </w:pPr>
      <w:rPr>
        <w:rFonts w:hint="default" w:ascii="Wingdings" w:hAnsi="Wingdings"/>
      </w:rPr>
    </w:lvl>
    <w:lvl w:ilvl="3" w:tplc="041A0001">
      <w:start w:val="1"/>
      <w:numFmt w:val="bullet"/>
      <w:lvlText w:val=""/>
      <w:lvlJc w:val="left"/>
      <w:pPr>
        <w:ind w:left="3480" w:hanging="360"/>
      </w:pPr>
      <w:rPr>
        <w:rFonts w:hint="default" w:ascii="Symbol" w:hAnsi="Symbol"/>
      </w:rPr>
    </w:lvl>
    <w:lvl w:ilvl="4" w:tplc="041A0003">
      <w:start w:val="1"/>
      <w:numFmt w:val="bullet"/>
      <w:lvlText w:val="o"/>
      <w:lvlJc w:val="left"/>
      <w:pPr>
        <w:ind w:left="4200" w:hanging="360"/>
      </w:pPr>
      <w:rPr>
        <w:rFonts w:hint="default" w:ascii="Courier New" w:hAnsi="Courier New" w:cs="Courier New"/>
      </w:rPr>
    </w:lvl>
    <w:lvl w:ilvl="5" w:tplc="041A0005">
      <w:start w:val="1"/>
      <w:numFmt w:val="bullet"/>
      <w:lvlText w:val=""/>
      <w:lvlJc w:val="left"/>
      <w:pPr>
        <w:ind w:left="4920" w:hanging="360"/>
      </w:pPr>
      <w:rPr>
        <w:rFonts w:hint="default" w:ascii="Wingdings" w:hAnsi="Wingdings"/>
      </w:rPr>
    </w:lvl>
    <w:lvl w:ilvl="6" w:tplc="041A0001">
      <w:start w:val="1"/>
      <w:numFmt w:val="bullet"/>
      <w:lvlText w:val=""/>
      <w:lvlJc w:val="left"/>
      <w:pPr>
        <w:ind w:left="5640" w:hanging="360"/>
      </w:pPr>
      <w:rPr>
        <w:rFonts w:hint="default" w:ascii="Symbol" w:hAnsi="Symbol"/>
      </w:rPr>
    </w:lvl>
    <w:lvl w:ilvl="7" w:tplc="041A0003">
      <w:start w:val="1"/>
      <w:numFmt w:val="bullet"/>
      <w:lvlText w:val="o"/>
      <w:lvlJc w:val="left"/>
      <w:pPr>
        <w:ind w:left="6360" w:hanging="360"/>
      </w:pPr>
      <w:rPr>
        <w:rFonts w:hint="default" w:ascii="Courier New" w:hAnsi="Courier New" w:cs="Courier New"/>
      </w:rPr>
    </w:lvl>
    <w:lvl w:ilvl="8" w:tplc="041A0005">
      <w:start w:val="1"/>
      <w:numFmt w:val="bullet"/>
      <w:lvlText w:val=""/>
      <w:lvlJc w:val="left"/>
      <w:pPr>
        <w:ind w:left="7080" w:hanging="360"/>
      </w:pPr>
      <w:rPr>
        <w:rFonts w:hint="default" w:ascii="Wingdings" w:hAnsi="Wingdings"/>
      </w:rPr>
    </w:lvl>
  </w:abstractNum>
  <w:num w:numId="1">
    <w:abstractNumId w:val="2"/>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3"/>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D4D"/>
    <w:rsid w:val="000033D4"/>
    <w:rsid w:val="000820C1"/>
    <w:rsid w:val="000C4266"/>
    <w:rsid w:val="000D72A1"/>
    <w:rsid w:val="000F058B"/>
    <w:rsid w:val="00113A73"/>
    <w:rsid w:val="001211B8"/>
    <w:rsid w:val="001F11DA"/>
    <w:rsid w:val="001F40CC"/>
    <w:rsid w:val="00241C63"/>
    <w:rsid w:val="0028489A"/>
    <w:rsid w:val="002878D5"/>
    <w:rsid w:val="002D65E5"/>
    <w:rsid w:val="00345CF7"/>
    <w:rsid w:val="00372532"/>
    <w:rsid w:val="0040042B"/>
    <w:rsid w:val="00404B1D"/>
    <w:rsid w:val="00404DCB"/>
    <w:rsid w:val="00453CEB"/>
    <w:rsid w:val="00461FBF"/>
    <w:rsid w:val="00465896"/>
    <w:rsid w:val="00477295"/>
    <w:rsid w:val="004926D5"/>
    <w:rsid w:val="004D2DCF"/>
    <w:rsid w:val="004D3336"/>
    <w:rsid w:val="00536483"/>
    <w:rsid w:val="00547586"/>
    <w:rsid w:val="005D4F98"/>
    <w:rsid w:val="0061594C"/>
    <w:rsid w:val="006412DD"/>
    <w:rsid w:val="00650FE8"/>
    <w:rsid w:val="006761AC"/>
    <w:rsid w:val="006B0A77"/>
    <w:rsid w:val="006C61F7"/>
    <w:rsid w:val="006E2CE4"/>
    <w:rsid w:val="00752731"/>
    <w:rsid w:val="0079241A"/>
    <w:rsid w:val="007E32AE"/>
    <w:rsid w:val="007E70F3"/>
    <w:rsid w:val="008023C1"/>
    <w:rsid w:val="00845964"/>
    <w:rsid w:val="0087548B"/>
    <w:rsid w:val="008B3D12"/>
    <w:rsid w:val="008C5425"/>
    <w:rsid w:val="008C7BBE"/>
    <w:rsid w:val="008E5A1D"/>
    <w:rsid w:val="00952A30"/>
    <w:rsid w:val="009621D3"/>
    <w:rsid w:val="0096510C"/>
    <w:rsid w:val="009A2733"/>
    <w:rsid w:val="009E2487"/>
    <w:rsid w:val="00A0232A"/>
    <w:rsid w:val="00A059F6"/>
    <w:rsid w:val="00A119AC"/>
    <w:rsid w:val="00A14D91"/>
    <w:rsid w:val="00A15DF3"/>
    <w:rsid w:val="00A17913"/>
    <w:rsid w:val="00A608B5"/>
    <w:rsid w:val="00A92C7C"/>
    <w:rsid w:val="00AB5BBF"/>
    <w:rsid w:val="00B8026D"/>
    <w:rsid w:val="00BB7EF2"/>
    <w:rsid w:val="00BC081D"/>
    <w:rsid w:val="00BE2F47"/>
    <w:rsid w:val="00BF1137"/>
    <w:rsid w:val="00CB6997"/>
    <w:rsid w:val="00CC6F22"/>
    <w:rsid w:val="00CD3D4D"/>
    <w:rsid w:val="00D425B0"/>
    <w:rsid w:val="00D53186"/>
    <w:rsid w:val="00D762FD"/>
    <w:rsid w:val="00DC1016"/>
    <w:rsid w:val="00DF3C3E"/>
    <w:rsid w:val="00E50E6F"/>
    <w:rsid w:val="00EB5A30"/>
    <w:rsid w:val="00EF396A"/>
    <w:rsid w:val="00F06928"/>
    <w:rsid w:val="00F161DB"/>
    <w:rsid w:val="00F402B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Reetkatablice">
    <w:name w:val="Table Grid"/>
    <w:basedOn w:val="Obinatablica"/>
    <w:uiPriority w:val="59"/>
    <w:rsid w:val="00CD3D4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CD3D4D"/>
    <w:pPr>
      <w:ind w:left="720"/>
      <w:contextualSpacing/>
    </w:pPr>
  </w:style>
  <w:style w:type="paragraph" w:styleId="Zaglavlje">
    <w:name w:val="header"/>
    <w:basedOn w:val="Normal"/>
    <w:link w:val="ZaglavljeChar"/>
    <w:uiPriority w:val="99"/>
    <w:unhideWhenUsed/>
    <w:rsid w:val="00461FBF"/>
    <w:pPr>
      <w:tabs>
        <w:tab w:val="center" w:pos="4536"/>
        <w:tab w:val="right" w:pos="9072"/>
      </w:tabs>
    </w:pPr>
  </w:style>
  <w:style w:type="character" w:styleId="ZaglavljeChar" w:customStyle="true">
    <w:name w:val="Zaglavlje Char"/>
    <w:basedOn w:val="Zadanifontodlomka"/>
    <w:link w:val="Zaglavlje"/>
    <w:uiPriority w:val="99"/>
    <w:rsid w:val="00461FBF"/>
  </w:style>
  <w:style w:type="paragraph" w:styleId="Podnoje">
    <w:name w:val="footer"/>
    <w:basedOn w:val="Normal"/>
    <w:link w:val="PodnojeChar"/>
    <w:uiPriority w:val="99"/>
    <w:unhideWhenUsed/>
    <w:rsid w:val="00461FBF"/>
    <w:pPr>
      <w:tabs>
        <w:tab w:val="center" w:pos="4536"/>
        <w:tab w:val="right" w:pos="9072"/>
      </w:tabs>
    </w:pPr>
  </w:style>
  <w:style w:type="character" w:styleId="PodnojeChar" w:customStyle="true">
    <w:name w:val="Podnožje Char"/>
    <w:basedOn w:val="Zadanifontodlomka"/>
    <w:link w:val="Podnoje"/>
    <w:uiPriority w:val="99"/>
    <w:rsid w:val="00461FBF"/>
  </w:style>
  <w:style w:type="paragraph" w:styleId="Tekstbalonia">
    <w:name w:val="Balloon Text"/>
    <w:basedOn w:val="Normal"/>
    <w:link w:val="TekstbaloniaChar"/>
    <w:uiPriority w:val="99"/>
    <w:semiHidden/>
    <w:unhideWhenUsed/>
    <w:rsid w:val="007E70F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7E70F3"/>
    <w:rPr>
      <w:rFonts w:ascii="Tahoma" w:hAnsi="Tahoma" w:cs="Tahoma"/>
      <w:sz w:val="16"/>
      <w:szCs w:val="16"/>
    </w:rPr>
  </w:style>
  <w:style w:type="character" w:styleId="Tekstrezerviranogmjesta">
    <w:name w:val="Placeholder Text"/>
    <w:basedOn w:val="Zadanifontodlomka"/>
    <w:uiPriority w:val="99"/>
    <w:semiHidden/>
    <w:rsid w:val="00952A30"/>
    <w:rPr>
      <w:color w:val="808080"/>
      <w:bdr w:val="none" w:color="auto" w:sz="0" w:space="0"/>
      <w:shd w:val="clear" w:color="auto" w:fill="auto"/>
    </w:rPr>
  </w:style>
  <w:style w:type="character" w:styleId="eSPISCCParagraphDefaultFont" w:customStyle="true">
    <w:name w:val="eSPIS_CC_Paragraph Default Font"/>
    <w:basedOn w:val="Zadanifontodlomka"/>
    <w:rsid w:val="00952A3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52A30"/>
    <w:rPr>
      <w:bdr w:val="none" w:color="auto" w:sz="0" w:space="0"/>
      <w:shd w:val="clear" w:color="auto" w:fill="FFFFCC"/>
      <w:lang w:val="hr-HR"/>
    </w:rPr>
  </w:style>
  <w:style w:type="character" w:styleId="PozadinaSvijetloCrvena" w:customStyle="true">
    <w:name w:val="Pozadina_SvijetloCrvena"/>
    <w:basedOn w:val="eSPISCCParagraphDefaultFont"/>
    <w:rsid w:val="00952A3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952A30"/>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CD3D4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CD3D4D"/>
    <w:pPr>
      <w:ind w:left="720"/>
      <w:contextualSpacing/>
    </w:pPr>
  </w:style>
  <w:style w:styleId="Zaglavlje" w:type="paragraph">
    <w:name w:val="header"/>
    <w:basedOn w:val="Normal"/>
    <w:link w:val="ZaglavljeChar"/>
    <w:uiPriority w:val="99"/>
    <w:unhideWhenUsed/>
    <w:rsid w:val="00461FBF"/>
    <w:pPr>
      <w:tabs>
        <w:tab w:pos="4536" w:val="center"/>
        <w:tab w:pos="9072" w:val="right"/>
      </w:tabs>
    </w:pPr>
  </w:style>
  <w:style w:customStyle="1" w:styleId="ZaglavljeChar" w:type="character">
    <w:name w:val="Zaglavlje Char"/>
    <w:basedOn w:val="Zadanifontodlomka"/>
    <w:link w:val="Zaglavlje"/>
    <w:uiPriority w:val="99"/>
    <w:rsid w:val="00461FBF"/>
  </w:style>
  <w:style w:styleId="Podnoje" w:type="paragraph">
    <w:name w:val="footer"/>
    <w:basedOn w:val="Normal"/>
    <w:link w:val="PodnojeChar"/>
    <w:uiPriority w:val="99"/>
    <w:unhideWhenUsed/>
    <w:rsid w:val="00461FBF"/>
    <w:pPr>
      <w:tabs>
        <w:tab w:pos="4536" w:val="center"/>
        <w:tab w:pos="9072" w:val="right"/>
      </w:tabs>
    </w:pPr>
  </w:style>
  <w:style w:customStyle="1" w:styleId="PodnojeChar" w:type="character">
    <w:name w:val="Podnožje Char"/>
    <w:basedOn w:val="Zadanifontodlomka"/>
    <w:link w:val="Podnoje"/>
    <w:uiPriority w:val="99"/>
    <w:rsid w:val="00461FBF"/>
  </w:style>
  <w:style w:styleId="Tekstbalonia" w:type="paragraph">
    <w:name w:val="Balloon Text"/>
    <w:basedOn w:val="Normal"/>
    <w:link w:val="TekstbaloniaChar"/>
    <w:uiPriority w:val="99"/>
    <w:semiHidden/>
    <w:unhideWhenUsed/>
    <w:rsid w:val="007E70F3"/>
    <w:rPr>
      <w:rFonts w:ascii="Tahoma" w:cs="Tahoma" w:hAnsi="Tahoma"/>
      <w:sz w:val="16"/>
      <w:szCs w:val="16"/>
    </w:rPr>
  </w:style>
  <w:style w:customStyle="1" w:styleId="TekstbaloniaChar" w:type="character">
    <w:name w:val="Tekst balončića Char"/>
    <w:basedOn w:val="Zadanifontodlomka"/>
    <w:link w:val="Tekstbalonia"/>
    <w:uiPriority w:val="99"/>
    <w:semiHidden/>
    <w:rsid w:val="007E70F3"/>
    <w:rPr>
      <w:rFonts w:ascii="Tahoma" w:cs="Tahoma" w:hAnsi="Tahoma"/>
      <w:sz w:val="16"/>
      <w:szCs w:val="16"/>
    </w:rPr>
  </w:style>
  <w:style w:styleId="Tekstrezerviranogmjesta" w:type="character">
    <w:name w:val="Placeholder Text"/>
    <w:basedOn w:val="Zadanifontodlomka"/>
    <w:uiPriority w:val="99"/>
    <w:semiHidden/>
    <w:rsid w:val="00952A30"/>
    <w:rPr>
      <w:color w:val="808080"/>
      <w:bdr w:color="auto" w:space="0" w:sz="0" w:val="none"/>
      <w:shd w:color="auto" w:fill="auto" w:val="clear"/>
    </w:rPr>
  </w:style>
  <w:style w:customStyle="1" w:styleId="eSPISCCParagraphDefaultFont" w:type="character">
    <w:name w:val="eSPIS_CC_Paragraph Default Font"/>
    <w:basedOn w:val="Zadanifontodlomka"/>
    <w:rsid w:val="00952A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2A30"/>
    <w:rPr>
      <w:bdr w:color="auto" w:space="0" w:sz="0" w:val="none"/>
      <w:shd w:color="auto" w:fill="FFFFCC" w:val="clear"/>
      <w:lang w:val="hr-HR"/>
    </w:rPr>
  </w:style>
  <w:style w:customStyle="1" w:styleId="PozadinaSvijetloCrvena" w:type="character">
    <w:name w:val="Pozadina_SvijetloCrvena"/>
    <w:basedOn w:val="eSPISCCParagraphDefaultFont"/>
    <w:rsid w:val="00952A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2A30"/>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951043">
      <w:bodyDiv w:val="true"/>
      <w:marLeft w:val="0"/>
      <w:marRight w:val="0"/>
      <w:marTop w:val="0"/>
      <w:marBottom w:val="0"/>
      <w:divBdr>
        <w:top w:val="none" w:color="auto" w:sz="0" w:space="0"/>
        <w:left w:val="none" w:color="auto" w:sz="0" w:space="0"/>
        <w:bottom w:val="none" w:color="auto" w:sz="0" w:space="0"/>
        <w:right w:val="none" w:color="auto" w:sz="0" w:space="0"/>
      </w:divBdr>
    </w:div>
    <w:div w:id="128785891">
      <w:bodyDiv w:val="true"/>
      <w:marLeft w:val="0"/>
      <w:marRight w:val="0"/>
      <w:marTop w:val="0"/>
      <w:marBottom w:val="0"/>
      <w:divBdr>
        <w:top w:val="none" w:color="auto" w:sz="0" w:space="0"/>
        <w:left w:val="none" w:color="auto" w:sz="0" w:space="0"/>
        <w:bottom w:val="none" w:color="auto" w:sz="0" w:space="0"/>
        <w:right w:val="none" w:color="auto" w:sz="0" w:space="0"/>
      </w:divBdr>
    </w:div>
    <w:div w:id="194537161">
      <w:bodyDiv w:val="true"/>
      <w:marLeft w:val="0"/>
      <w:marRight w:val="0"/>
      <w:marTop w:val="0"/>
      <w:marBottom w:val="0"/>
      <w:divBdr>
        <w:top w:val="none" w:color="auto" w:sz="0" w:space="0"/>
        <w:left w:val="none" w:color="auto" w:sz="0" w:space="0"/>
        <w:bottom w:val="none" w:color="auto" w:sz="0" w:space="0"/>
        <w:right w:val="none" w:color="auto" w:sz="0" w:space="0"/>
      </w:divBdr>
    </w:div>
    <w:div w:id="272249398">
      <w:bodyDiv w:val="true"/>
      <w:marLeft w:val="0"/>
      <w:marRight w:val="0"/>
      <w:marTop w:val="0"/>
      <w:marBottom w:val="0"/>
      <w:divBdr>
        <w:top w:val="none" w:color="auto" w:sz="0" w:space="0"/>
        <w:left w:val="none" w:color="auto" w:sz="0" w:space="0"/>
        <w:bottom w:val="none" w:color="auto" w:sz="0" w:space="0"/>
        <w:right w:val="none" w:color="auto" w:sz="0" w:space="0"/>
      </w:divBdr>
    </w:div>
    <w:div w:id="361365796">
      <w:bodyDiv w:val="true"/>
      <w:marLeft w:val="0"/>
      <w:marRight w:val="0"/>
      <w:marTop w:val="0"/>
      <w:marBottom w:val="0"/>
      <w:divBdr>
        <w:top w:val="none" w:color="auto" w:sz="0" w:space="0"/>
        <w:left w:val="none" w:color="auto" w:sz="0" w:space="0"/>
        <w:bottom w:val="none" w:color="auto" w:sz="0" w:space="0"/>
        <w:right w:val="none" w:color="auto" w:sz="0" w:space="0"/>
      </w:divBdr>
    </w:div>
    <w:div w:id="412162626">
      <w:bodyDiv w:val="true"/>
      <w:marLeft w:val="0"/>
      <w:marRight w:val="0"/>
      <w:marTop w:val="0"/>
      <w:marBottom w:val="0"/>
      <w:divBdr>
        <w:top w:val="none" w:color="auto" w:sz="0" w:space="0"/>
        <w:left w:val="none" w:color="auto" w:sz="0" w:space="0"/>
        <w:bottom w:val="none" w:color="auto" w:sz="0" w:space="0"/>
        <w:right w:val="none" w:color="auto" w:sz="0" w:space="0"/>
      </w:divBdr>
    </w:div>
    <w:div w:id="438841119">
      <w:bodyDiv w:val="true"/>
      <w:marLeft w:val="0"/>
      <w:marRight w:val="0"/>
      <w:marTop w:val="0"/>
      <w:marBottom w:val="0"/>
      <w:divBdr>
        <w:top w:val="none" w:color="auto" w:sz="0" w:space="0"/>
        <w:left w:val="none" w:color="auto" w:sz="0" w:space="0"/>
        <w:bottom w:val="none" w:color="auto" w:sz="0" w:space="0"/>
        <w:right w:val="none" w:color="auto" w:sz="0" w:space="0"/>
      </w:divBdr>
    </w:div>
    <w:div w:id="786319765">
      <w:bodyDiv w:val="true"/>
      <w:marLeft w:val="0"/>
      <w:marRight w:val="0"/>
      <w:marTop w:val="0"/>
      <w:marBottom w:val="0"/>
      <w:divBdr>
        <w:top w:val="none" w:color="auto" w:sz="0" w:space="0"/>
        <w:left w:val="none" w:color="auto" w:sz="0" w:space="0"/>
        <w:bottom w:val="none" w:color="auto" w:sz="0" w:space="0"/>
        <w:right w:val="none" w:color="auto" w:sz="0" w:space="0"/>
      </w:divBdr>
    </w:div>
    <w:div w:id="837697995">
      <w:bodyDiv w:val="true"/>
      <w:marLeft w:val="0"/>
      <w:marRight w:val="0"/>
      <w:marTop w:val="0"/>
      <w:marBottom w:val="0"/>
      <w:divBdr>
        <w:top w:val="none" w:color="auto" w:sz="0" w:space="0"/>
        <w:left w:val="none" w:color="auto" w:sz="0" w:space="0"/>
        <w:bottom w:val="none" w:color="auto" w:sz="0" w:space="0"/>
        <w:right w:val="none" w:color="auto" w:sz="0" w:space="0"/>
      </w:divBdr>
    </w:div>
    <w:div w:id="926304698">
      <w:bodyDiv w:val="true"/>
      <w:marLeft w:val="0"/>
      <w:marRight w:val="0"/>
      <w:marTop w:val="0"/>
      <w:marBottom w:val="0"/>
      <w:divBdr>
        <w:top w:val="none" w:color="auto" w:sz="0" w:space="0"/>
        <w:left w:val="none" w:color="auto" w:sz="0" w:space="0"/>
        <w:bottom w:val="none" w:color="auto" w:sz="0" w:space="0"/>
        <w:right w:val="none" w:color="auto" w:sz="0" w:space="0"/>
      </w:divBdr>
    </w:div>
    <w:div w:id="931619739">
      <w:bodyDiv w:val="true"/>
      <w:marLeft w:val="0"/>
      <w:marRight w:val="0"/>
      <w:marTop w:val="0"/>
      <w:marBottom w:val="0"/>
      <w:divBdr>
        <w:top w:val="none" w:color="auto" w:sz="0" w:space="0"/>
        <w:left w:val="none" w:color="auto" w:sz="0" w:space="0"/>
        <w:bottom w:val="none" w:color="auto" w:sz="0" w:space="0"/>
        <w:right w:val="none" w:color="auto" w:sz="0" w:space="0"/>
      </w:divBdr>
    </w:div>
    <w:div w:id="1152983879">
      <w:bodyDiv w:val="true"/>
      <w:marLeft w:val="0"/>
      <w:marRight w:val="0"/>
      <w:marTop w:val="0"/>
      <w:marBottom w:val="0"/>
      <w:divBdr>
        <w:top w:val="none" w:color="auto" w:sz="0" w:space="0"/>
        <w:left w:val="none" w:color="auto" w:sz="0" w:space="0"/>
        <w:bottom w:val="none" w:color="auto" w:sz="0" w:space="0"/>
        <w:right w:val="none" w:color="auto" w:sz="0" w:space="0"/>
      </w:divBdr>
    </w:div>
    <w:div w:id="1681616956">
      <w:bodyDiv w:val="true"/>
      <w:marLeft w:val="0"/>
      <w:marRight w:val="0"/>
      <w:marTop w:val="0"/>
      <w:marBottom w:val="0"/>
      <w:divBdr>
        <w:top w:val="none" w:color="auto" w:sz="0" w:space="0"/>
        <w:left w:val="none" w:color="auto" w:sz="0" w:space="0"/>
        <w:bottom w:val="none" w:color="auto" w:sz="0" w:space="0"/>
        <w:right w:val="none" w:color="auto" w:sz="0" w:space="0"/>
      </w:divBdr>
    </w:div>
    <w:div w:id="190684026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 lipnja 2020.</izvorni_sadrzaj>
    <derivirana_varijabla naziv="DomainObject.PlaniraniZavrsetakDatum_1">2. lipnja 2020.</derivirana_varijabla>
  </DomainObject.PlaniraniZavrsetakDatum>
  <DomainObject.PlaniraniPocetakDatum>
    <izvorni_sadrzaj>2. lipnja 2020.</izvorni_sadrzaj>
    <derivirana_varijabla naziv="DomainObject.PlaniraniPocetakDatum_1">2. lipnja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lipnja 2020.</izvorni_sadrzaj>
    <derivirana_varijabla naziv="DomainObject.Zapisnik.DatumKreiranja_1">2. lipnja 2020.</derivirana_varijabla>
  </DomainObject.Zapisnik.DatumKreiranja>
  <DomainObject.Zapisnik.ImovinskaKorist>
    <izvorni_sadrzaj/>
    <derivirana_varijabla naziv="DomainObject.Zapisnik.ImovinskaKorist_1"/>
  </DomainObject.Zapisnik.ImovinskaKorist>
  <DomainObject.Zapisnik.Oznaka>
    <izvorni_sadrzaj>St-1094/2012-1740</izvorni_sadrzaj>
    <derivirana_varijabla naziv="DomainObject.Zapisnik.Oznaka_1">St-1094/2012-1740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 - R. Raduka</izvorni_sadrzaj>
    <derivirana_varijabla naziv="DomainObject.Predmet.Referada.Naziv_1">31. - R. Raduka</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Soba 248, Kennedyev trg 11</izvorni_sadrzaj>
    <derivirana_varijabla naziv="DomainObject.Predmet.Referada.Prostorija.Naziv_1">Soba 248, Kennedyev trg 11</derivirana_varijabla>
  </DomainObject.Predmet.Referada.Prostorija.Naziv>
  <DomainObject.Predmet.Referada.Prostorija.Oznaka>
    <izvorni_sadrzaj>248 Kennedyev trg 11</izvorni_sadrzaj>
    <derivirana_varijabla naziv="DomainObject.Predmet.Referada.Prostorija.Oznaka_1">248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 Ranko Tomašević; Veronika Grubišić; Jozo Jerković; Sebastijan Paunović; Dragan Josipović; Maja Došlić Leš; Robert Gruber; Marija Pavletić; DARKO SMOLJAN; Stipe Kljaić; B MAMIĆ; Mirjana Grubišić; IVAN ČOP; Marinka Perić; Sanja Lazić; Domagoj Šoše; IMPALA TRGOVINA, društvo s ograničenom odgovornošću za trgovinu i usluge; Martina Vuletić; ANTO PERIĆ; Marjan Leši; JOSIP VULETIĆ; Matija Jozić; Anđelka Marijanović; Marjan Bavčević; Marijan Malekin; DAJANA ANTONIJA BEBEK; Miro Šahinović; OPERETA LEGALIZACIJA društvo s ograničenom odgovornošću za promet nekretnina; Josip Biočić; Fikret Osmanović; Darko Šebalj; Jerko Huljev; Jakov Šošić; Jasmin Čaušević; Franjo Kušević; Rina Broqi; IVAN KRALJ; Mladen Petrlić; Zvonko Babić; Zvjezdana Balen-Vuglač; HOJSKI NEKRETNINE društvo s ograničenom odgovornošću za proizvodnju, trgovinu i usluge; Dragana Drobac; METRO LIVING d.o.o. za trgovinu i usluge; Martina Peričić; Ivona Vuglač; Darko Acalinović; Sandra Prskalo; Ranko Vukosavljević; CENTAR VIZIJA d.o.o. za trgovinu; Stjepan Žuljić; AQUAMONT d.o.o. za graditeljstvo, trgovinu i usluge; Dalibor Koljenik; JOSIP PETRIČEVIĆ; Dino Marjanović; Otilia Varoščić; Krešimir Flas; Ivanka Zubčić; Sanja Šukunda; Martinna Lana Kordić; BORIS JURIĆ; Zlata Piler; Ljubica Vidak; Anđela Matanović; Petra Kovač; Valentina Pavković; Božidar Lokner; Miroslav Jurković; Tea Kolić; IVICA TOMIĆ; JOSIP JELIĆ; Magda Butorac; Vladimir Čavlović; Tatjana Mateković; Vesna Mladina; Miroslav Šarić; Vedran Juroš; Nikola Klaić; Boris Hipp; Robert Žunić; STUDIO RENTAL d.o.o. za usluge; Darko Barišić; Željko Borovička; Zdenko Tica; Sabina Abdurahimi; Darije Petolas; Perica Mitrović; Matija Špičić; Natali Bogićević; Filip Grilec; Zdenka Štern; Vladimir Vrhovec; Oliver Zorić; Vjekoslav Caktaš; TOMISLAV MILIČEVIĆ; Antun Galić; VRHUNSKA GRADNJA j.d.o.o. za usluge; Božica Bronzović Arbanas; Kristina Tadić; Bernardica Djapić; Anita Zrinjan; MARKO MARTINOVIĆ; NEKTUS INTERIJERI d.o.o. za usluge; Josip Munđar; Igor Bubnjić; Branka Lozić; Marinko Ratković; Dominik Brkić; Ljubica Žuljić; Ivan Tržić; DETONEX d.o.o. za trgovinu; Vanna Bojović; Alan Jurković; Branka Tomaško; Ilija Tufeković; Antun-Željko Gidi; Višnja Broqi; GORAN TOMIĆ; Nebojša Perić; Alen Jelovac; Petar Klipić; Maja Katana; Goran Crepulja; Jelena Jozić; Ela Mihovilović Brkić; Miodrag Lesar; Iris Cekuš Soltz; ORION ULAGANJA d.o.o. za usluge; Milijana Vizjak; Snježana Šarić; Ruža Santini</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 Ranko Tomašević; Veronika Grubišić; Jozo Jerković; Sebastijan Paunović; Dragan Josipović; Maja Došlić Leš; Robert Gruber; Marija Pavletić; DARKO SMOLJAN; Stipe Kljaić; B MAMIĆ; Mirjana Grubišić; IVAN ČOP; Marinka Perić; Sanja Lazić; Domagoj Šoše; IMPALA TRGOVINA, društvo s ograničenom odgovornošću za trgovinu i usluge; Martina Vuletić; ANTO PERIĆ; Marjan Leši; JOSIP VULETIĆ; Matija Jozić; Anđelka Marijanović; Marjan Bavčević; Marijan Malekin; DAJANA ANTONIJA BEBEK; Miro Šahinović; OPERETA LEGALIZACIJA društvo s ograničenom odgovornošću za promet nekretnina; Josip Biočić; Fikret Osmanović; Darko Šebalj; Jerko Huljev; Jakov Šošić; Jasmin Čaušević; Franjo Kušević; Rina Broqi; IVAN KRALJ; Mladen Petrlić; Zvonko Babić; Zvjezdana Balen-Vuglač; HOJSKI NEKRETNINE društvo s ograničenom odgovornošću za proizvodnju, trgovinu i usluge; Dragana Drobac; METRO LIVING d.o.o. za trgovinu i usluge; Martina Peričić; Ivona Vuglač; Darko Acalinović; Sandra Prskalo; Ranko Vukosavljević; CENTAR VIZIJA d.o.o. za trgovinu; Stjepan Žuljić; AQUAMONT d.o.o. za graditeljstvo, trgovinu i usluge; Dalibor Koljenik; JOSIP PETRIČEVIĆ; Dino Marjanović; Otilia Varoščić; Krešimir Flas; Ivanka Zubčić; Sanja Šukunda; Martinna Lana Kordić; BORIS JURIĆ; Zlata Piler; Ljubica Vidak; Anđela Matanović; Petra Kovač; Valentina Pavković; Božidar Lokner; Miroslav Jurković; Tea Kolić; IVICA TOMIĆ; JOSIP JELIĆ; Magda Butorac; Vladimir Čavlović; Tatjana Mateković; Vesna Mladina; Miroslav Šarić; Vedran Juroš; Nikola Klaić; Boris Hipp; Robert Žunić; STUDIO RENTAL d.o.o. za usluge; Darko Barišić; Željko Borovička; Zdenko Tica; Sabina Abdurahimi; Darije Petolas; Perica Mitrović; Matija Špičić; Natali Bogićević; Filip Grilec; Zdenka Štern; Vladimir Vrhovec; Oliver Zorić; Vjekoslav Caktaš; TOMISLAV MILIČEVIĆ; Antun Galić; VRHUNSKA GRADNJA j.d.o.o. za usluge; Božica Bronzović Arbanas; Kristina Tadić; Bernardica Djapić; Anita Zrinjan; MARKO MARTINOVIĆ; NEKTUS INTERIJERI d.o.o. za usluge; Josip Munđar; Igor Bubnjić; Branka Lozić; Marinko Ratković; Dominik Brkić; Ljubica Žuljić; Ivan Tržić; DETONEX d.o.o. za trgovinu; Vanna Bojović; Alan Jurković; Branka Tomaško; Ilija Tufeković; Antun-Željko Gidi; Višnja Broqi; GORAN TOMIĆ; Nebojša Perić; Alen Jelovac; Petar Klipić; Maja Katana; Goran Crepulja; Jelena Jozić; Ela Mihovilović Brkić; Miodrag Lesar; Iris Cekuš Soltz; ORION ULAGANJA d.o.o. za usluge; Milijana Vizjak; Snježana Šarić; Ruža Santini</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OIB 05965133878;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 Ranko Tomašević, OIB 86778817194; Veronika Grubišić, OIB 10961890432; Jozo Jerković, OIB 16863827730; Sebastijan Paunović, OIB 71479698322; Dragan Josipović, OIB 05767821988; Maja Došlić Leš, OIB 75355077589; Robert Gruber, OIB 72359897820; Marija Pavletić, OIB 67403334435; DARKO SMOLJAN; Stipe Kljaić, OIB 04222923717; B MAMIĆ; Mirjana Grubišić, OIB 71833983967; IVAN ČOP; Marinka Perić, OIB 11689582126; Sanja Lazić, OIB 93538380913; Domagoj Šoše, OIB 76698290315; IMPALA TRGOVINA, društvo s ograničenom odgovornošću za trgovinu i usluge, OIB 74349957002; Martina Vuletić, OIB 73670201850; ANTO PERIĆ; Marjan Leši, OIB 77679532298; JOSIP VULETIĆ; Matija Jozić, OIB 63838897711; Anđelka Marijanović, OIB 50730779773; Marjan Bavčević, OIB 26538063798; Marijan Malekin, OIB 58644776096; DAJANA ANTONIJA BEBEK; Miro Šahinović, OIB 06143438724; OPERETA LEGALIZACIJA društvo s ograničenom odgovornošću za promet nekretnina, OIB 59459077421; Josip Biočić, OIB 01933666749; Fikret Osmanović, OIB 72517850145; Darko Šebalj, OIB 05296710885; Jerko Huljev, OIB 18648097894; Jakov Šošić, OIB 77618338351; Jasmin Čaušević, OIB 18030083498; Franjo Kušević, OIB 46060556856; Rina Broqi, OIB 27121995258; IVAN KRALJ; Mladen Petrlić, OIB 88977535430; Zvonko Babić, OIB 70434924687; Zvjezdana Balen-Vuglač, OIB 41427375263; HOJSKI NEKRETNINE društvo s ograničenom odgovornošću za proizvodnju, trgovinu i usluge, OIB 48954500679; Dragana Drobac, OIB 50310836278; METRO LIVING d.o.o. za trgovinu i usluge, OIB 18836443912; Martina Peričić, OIB 41096827899; Ivona Vuglač, OIB 68310426614; Darko Acalinović, OIB 00614141617; Sandra Prskalo, OIB 89797926066; Ranko Vukosavljević, OIB 51556794836; CENTAR VIZIJA d.o.o. za trgovinu, OIB 05417850582; Stjepan Žuljić, OIB 86416796158; AQUAMONT d.o.o. za graditeljstvo, trgovinu i usluge, OIB 85058985197; Dalibor Koljenik, OIB 32237070324; JOSIP PETRIČEVIĆ; Dino Marjanović, OIB 94571187643; Otilia Varoščić, OIB 29857255382; Krešimir Flas, OIB 24601707285; Ivanka Zubčić, OIB 81995032685; Sanja Šukunda, OIB 59006877827; Martinna Lana Kordić, OIB 17298754112; BORIS JURIĆ; Zlata Piler, OIB 13123416897; Ljubica Vidak, OIB 59045015690; Anđela Matanović, OIB 23863557391; Petra Kovač, OIB 81818391740; Valentina Pavković, OIB 87067683188; Božidar Lokner, OIB 27430987328; Miroslav Jurković, OIB 54288805565; Tea Kolić, OIB 41585198769; IVICA TOMIĆ; JOSIP JELIĆ; Magda Butorac, OIB 08583634020; Vladimir Čavlović, OIB 56625730708; Tatjana Mateković, OIB 74561760663; Vesna Mladina, OIB 71801437335; Miroslav Šarić, OIB 25341165767; Vedran Juroš, OIB 63902441919; Nikola Klaić, OIB 48832374139; Boris Hipp, OIB 42112609273; Robert Žunić, OIB 45515944422; STUDIO RENTAL d.o.o. za usluge, OIB 04132278774; Darko Barišić, OIB 62519692888; Željko Borovička, OIB 56179447139; Zdenko Tica, OIB 49584641587; Sabina Abdurahimi, OIB 67660387238; Darije Petolas, OIB 10344917608; Perica Mitrović, OIB 29538074286; Matija Špičić, OIB 02495519389; Natali Bogićević, OIB 84056119217; Filip Grilec, OIB 94471925962; Zdenka Štern, OIB 32826205231; Vladimir Vrhovec, OIB 36459972653; Oliver Zorić, OIB 35822433380; Vjekoslav Caktaš, OIB 62953165590; TOMISLAV MILIČEVIĆ; Antun Galić, OIB 26954182575; VRHUNSKA GRADNJA j.d.o.o. za usluge, OIB 44285161879; Božica Bronzović Arbanas, OIB 81109718920; Kristina Tadić, OIB 34964601979; Bernardica Djapić, OIB 83416361565; Anita Zrinjan, OIB 45979512796; MARKO MARTINOVIĆ; NEKTUS INTERIJERI d.o.o. za usluge, OIB 87157825646; Josip Munđar, OIB 55396621716; Igor Bubnjić, OIB 68673320401; Branka Lozić, OIB 03377626486; Marinko Ratković, OIB 54057243372; Dominik Brkić, OIB 14406310871; Ljubica Žuljić, OIB 47641118940; Ivan Tržić, OIB 88170432071; DETONEX d.o.o. za trgovinu, OIB 84246899345; Vanna Bojović, OIB 83656206667; Alan Jurković, OIB 53995301946; Branka Tomaško, OIB 93793808015; Ilija Tufeković, OIB 85272849807; Antun-Željko Gidi, OIB 68779306540; Višnja Broqi, OIB 35093755829; GORAN TOMIĆ; Nebojša Perić, OIB 17683491651; Alen Jelovac, OIB 92213194197; Petar Klipić, OIB 72968154640; Maja Katana, OIB 98013783313; Goran Crepulja, OIB 18982056058; Jelena Jozić, OIB 61368880664; Ela Mihovilović Brkić, OIB 71624369158; Miodrag Lesar, OIB 04182813536; Iris Cekuš Soltz, OIB 72558220282; ORION ULAGANJA d.o.o. za usluge, OIB 45663810571; Milijana Vizjak, OIB 24053414429; Snježana Šarić, OIB 81440476583; Ruža Santini, OIB 95280404750</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OIB 05965133878;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 Ranko Tomašević, OIB 86778817194; Veronika Grubišić, OIB 10961890432; Jozo Jerković, OIB 16863827730; Sebastijan Paunović, OIB 71479698322; Dragan Josipović, OIB 05767821988; Maja Došlić Leš, OIB 75355077589; Robert Gruber, OIB 72359897820; Marija Pavletić, OIB 67403334435; DARKO SMOLJAN; Stipe Kljaić, OIB 04222923717; B MAMIĆ; Mirjana Grubišić, OIB 71833983967; IVAN ČOP; Marinka Perić, OIB 11689582126; Sanja Lazić, OIB 93538380913; Domagoj Šoše, OIB 76698290315; IMPALA TRGOVINA, društvo s ograničenom odgovornošću za trgovinu i usluge, OIB 74349957002; Martina Vuletić, OIB 73670201850; ANTO PERIĆ; Marjan Leši, OIB 77679532298; JOSIP VULETIĆ; Matija Jozić, OIB 63838897711; Anđelka Marijanović, OIB 50730779773; Marjan Bavčević, OIB 26538063798; Marijan Malekin, OIB 58644776096; DAJANA ANTONIJA BEBEK; Miro Šahinović, OIB 06143438724; OPERETA LEGALIZACIJA društvo s ograničenom odgovornošću za promet nekretnina, OIB 59459077421; Josip Biočić, OIB 01933666749; Fikret Osmanović, OIB 72517850145; Darko Šebalj, OIB 05296710885; Jerko Huljev, OIB 18648097894; Jakov Šošić, OIB 77618338351; Jasmin Čaušević, OIB 18030083498; Franjo Kušević, OIB 46060556856; Rina Broqi, OIB 27121995258; IVAN KRALJ; Mladen Petrlić, OIB 88977535430; Zvonko Babić, OIB 70434924687; Zvjezdana Balen-Vuglač, OIB 41427375263; HOJSKI NEKRETNINE društvo s ograničenom odgovornošću za proizvodnju, trgovinu i usluge, OIB 48954500679; Dragana Drobac, OIB 50310836278; METRO LIVING d.o.o. za trgovinu i usluge, OIB 18836443912; Martina Peričić, OIB 41096827899; Ivona Vuglač, OIB 68310426614; Darko Acalinović, OIB 00614141617; Sandra Prskalo, OIB 89797926066; Ranko Vukosavljević, OIB 51556794836; CENTAR VIZIJA d.o.o. za trgovinu, OIB 05417850582; Stjepan Žuljić, OIB 86416796158; AQUAMONT d.o.o. za graditeljstvo, trgovinu i usluge, OIB 85058985197; Dalibor Koljenik, OIB 32237070324; JOSIP PETRIČEVIĆ; Dino Marjanović, OIB 94571187643; Otilia Varoščić, OIB 29857255382; Krešimir Flas, OIB 24601707285; Ivanka Zubčić, OIB 81995032685; Sanja Šukunda, OIB 59006877827; Martinna Lana Kordić, OIB 17298754112; BORIS JURIĆ; Zlata Piler, OIB 13123416897; Ljubica Vidak, OIB 59045015690; Anđela Matanović, OIB 23863557391; Petra Kovač, OIB 81818391740; Valentina Pavković, OIB 87067683188; Božidar Lokner, OIB 27430987328; Miroslav Jurković, OIB 54288805565; Tea Kolić, OIB 41585198769; IVICA TOMIĆ; JOSIP JELIĆ; Magda Butorac, OIB 08583634020; Vladimir Čavlović, OIB 56625730708; Tatjana Mateković, OIB 74561760663; Vesna Mladina, OIB 71801437335; Miroslav Šarić, OIB 25341165767; Vedran Juroš, OIB 63902441919; Nikola Klaić, OIB 48832374139; Boris Hipp, OIB 42112609273; Robert Žunić, OIB 45515944422; STUDIO RENTAL d.o.o. za usluge, OIB 04132278774; Darko Barišić, OIB 62519692888; Željko Borovička, OIB 56179447139; Zdenko Tica, OIB 49584641587; Sabina Abdurahimi, OIB 67660387238; Darije Petolas, OIB 10344917608; Perica Mitrović, OIB 29538074286; Matija Špičić, OIB 02495519389; Natali Bogićević, OIB 84056119217; Filip Grilec, OIB 94471925962; Zdenka Štern, OIB 32826205231; Vladimir Vrhovec, OIB 36459972653; Oliver Zorić, OIB 35822433380; Vjekoslav Caktaš, OIB 62953165590; TOMISLAV MILIČEVIĆ; Antun Galić, OIB 26954182575; VRHUNSKA GRADNJA j.d.o.o. za usluge, OIB 44285161879; Božica Bronzović Arbanas, OIB 81109718920; Kristina Tadić, OIB 34964601979; Bernardica Djapić, OIB 83416361565; Anita Zrinjan, OIB 45979512796; MARKO MARTINOVIĆ; NEKTUS INTERIJERI d.o.o. za usluge, OIB 87157825646; Josip Munđar, OIB 55396621716; Igor Bubnjić, OIB 68673320401; Branka Lozić, OIB 03377626486; Marinko Ratković, OIB 54057243372; Dominik Brkić, OIB 14406310871; Ljubica Žuljić, OIB 47641118940; Ivan Tržić, OIB 88170432071; DETONEX d.o.o. za trgovinu, OIB 84246899345; Vanna Bojović, OIB 83656206667; Alan Jurković, OIB 53995301946; Branka Tomaško, OIB 93793808015; Ilija Tufeković, OIB 85272849807; Antun-Željko Gidi, OIB 68779306540; Višnja Broqi, OIB 35093755829; GORAN TOMIĆ; Nebojša Perić, OIB 17683491651; Alen Jelovac, OIB 92213194197; Petar Klipić, OIB 72968154640; Maja Katana, OIB 98013783313; Goran Crepulja, OIB 18982056058; Jelena Jozić, OIB 61368880664; Ela Mihovilović Brkić, OIB 71624369158; Miodrag Lesar, OIB 04182813536; Iris Cekuš Soltz, OIB 72558220282; ORION ULAGANJA d.o.o. za usluge, OIB 45663810571; Milijana Vizjak, OIB 24053414429; Snježana Šarić, OIB 81440476583; Ruža Santini, OIB 95280404750</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Jaruščica 11, 10000 Zagreb;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 Ranko Tomašević, Zamenhofova Ulica 6, 10000 Zagreb; Veronika Grubišić, Ulica Ivice Kičmanovića 22, 10000 Zagreb; Jozo Jerković, Jaruščica 5 A, 10000 Zagreb; Sebastijan Paunović, Ulica Vladimira Filakovca 5, 10000 Zagreb; Dragan Josipović, Milana Nemičića 19, 44250 Petrinja; Maja Došlić Leš, Frankopanska 1, 35410 Batrina; Robert Gruber, Štefanićeva Ulica 8, 10000 Zagreb; Marija Pavletić, Ulica Rudolfa Bićanića 16, 10000 Zagreb; DARKO SMOLJAN, STADITTEIL NEUHAUSEN AMTACKERSTR METZINGEN, 72555 STADITTEIL NEUHAUSEN AMTACKERSTR METZINGEN; Stipe Kljaić, Jaruščica 5 A, 10000 Zagreb; B MAMIĆ, Šestinski dol 135, 10000 Zagreb; Mirjana Grubišić, Trnava I. 51 A, 10000 Zagreb; IVAN ČOP, Jaruščica 5/A, 10000 Zagreb; Marinka Perić, Filipa Macure 21, Banja Luka; Sanja Lazić, Kralja Tomislava 17, 33520 Slatina; Domagoj Šoše, Logorište 19 A, 47000 Karlovac; IMPALA TRGOVINA, društvo s ograničenom odgovornošću za trgovinu i usluge, Ivana Keleka 83, 10360 Sesvete; Martina Vuletić, Kalabarovo Vrelo 12, 10000 Zagreb; ANTO PERIĆ, BIHAĆKA 30 SESVETSKI KRALJEVEC, 10360 Sesvete; Marjan Leši, Stubička Ulica 91 A, 10000 Zagreb; JOSIP VULETIĆ, ULICA ANÐELA NUIĆA 97, 10000 Zagreb; Matija Jozić, Štibrenska Ulica 1 A, 10360 Sesvete; Anđelka Marijanović, Trpinjska Ulica 3, 10000 Zagreb; Marjan Bavčević, Skradinska 3, 21000 Split; Marijan Malekin, Vrlička Ulica 63, 21230 Sinj; DAJANA ANTONIJA BEBEK, JARUŠČICA 11, 10000 Zagreb; Miro Šahinović, Ulica Nike Grškovića 4, 10000 Zagreb; OPERETA LEGALIZACIJA društvo s ograničenom odgovornošću za promet nekretnina, Kranjčevićeva 53, 10000 Zagreb; Josip Biočić, Mendlova Ulica 7, 10000 Zagreb; Fikret Osmanović, Jaruščica 11, 10000 Zagreb; Darko Šebalj, Posavsko Vrbovo 89 A, 10411 Vrbovo Posavsko; Jerko Huljev, 4. Rakitski Odvojak 5, 10437 Rakitje; Jakov Šošić, Odeska 6, 21000 Split; Jasmin Čaušević, Čaklje 37, 21327 Podgora; Franjo Kušević, Lučelnica 87, 10451 Lučelnica; Rina Broqi, Horvaćanska Cesta 166, 10000 Zagreb; IVAN KRALJ, V. VRBICE 15, 10250 Lučko; Mladen Petrlić, Ludbreška Ulica 10, 10000 Zagreb; Zvonko Babić, Jurice Muraia 2, 40000 Čakovec; Zvjezdana Balen-Vuglač, Marinići 80 B, 51216 Marinići; HOJSKI NEKRETNINE društvo s ograničenom odgovornošću za proizvodnju, trgovinu i usluge, Majdakova 45, 10000 Zagreb; Dragana Drobac, Cernik 225, 51218 Cernik; METRO LIVING d.o.o. za trgovinu i usluge, Sobolski put 16, 10000 Zagreb; Martina Peričić, Ulica Ivana Zahara 3, 10000 Zagreb; Ivona Vuglač, Marinići 80 B, 51216 Marinići; Darko Acalinović, Vladimira Nazora 90, 21480 Vis; Sandra Prskalo, Jablanovac 24, 10000 Zagreb; Ranko Vukosavljević, Kutnjački Put 6, 10000 Zagreb; CENTAR VIZIJA d.o.o. za trgovinu, Kranjčevićeva 53, 10000 Zagreb; Stjepan Žuljić, Sisačka 16, 10410 Velika Gorica; AQUAMONT d.o.o. za graditeljstvo, trgovinu i usluge, Sobolski put 16, 10000 Zagreb; Dalibor Koljenik, Koranska 8, 31500 Našice; JOSIP PETRIČEVIĆ, ŠETALIŠTE 150. BRIGADE 8, 10000 Zagreb; Dino Marjanović, Ulica Ljudevita Posavskog 16, 10000 Zagreb; Otilia Varoščić, Jablanska Ulica 32, 10000 Zagreb; Krešimir Flas, Vlatka Mačeka 10, 35000 Slavonski Brod; Ivanka Zubčić, UL. HRVATSKIH BRANITELJA 7 (ranije: PRIDRAGA, PRIDRAGA, 104), 23312 Pridraga; Sanja Šukunda, Ulica Brune Bušića 3, 10000 Zagreb; Martinna Lana Kordić, Slavka Kolara 35, 10410 Velika Gorica; BORIS JURIĆ, VIJENAC DINARE, 31000 Osijek; Zlata Piler, Ulica Nikole Pavića 34, 10000 Zagreb; Ljubica Vidak, Jaruščica 5 A, 10000 Zagreb; Anđela Matanović, Nova X 55, 22202 Rogoznica; Petra Kovač, Sopnički Odvojak 5 C, 10000 Zagreb; Valentina Pavković, Jaruščica 7 A, 10000 Zagreb; Božidar Lokner, Jaruščica 7 A, 10000 Zagreb; Miroslav Jurković, Razumov Breg 6, 10435 Falašćak; Tea Kolić, Luketići 55, 47300 Zagorje; IVICA TOMIĆ, VRANIĆEVA 11, 10000 Zagreb; JOSIP JELIĆ, SLAVKA KOLARA 35, 10410 Velika Gorica; Magda Butorac, Bana Jelačića 55, 32221 Cerić; Vladimir Čavlović, Ulica Anđela Gabrijela 19, 32100 Vinkovci; Tatjana Mateković, Medveščak 99, 10000 Zagreb; Vesna Mladina, Ozaljska Ulica 96, 10000 Zagreb; Miroslav Šarić, Jaruščica 7, 10000 Zagreb; Vedran Juroš, Ulica Kralja Petra Svačića 3, 31000 Osijek; Nikola Klaić, Lojenov Prilaz 10, 10000 Zagreb; Boris Hipp, ULICA BANA TEODORA PEJAČEVIĆA 9 (ranije: NAŠICE, AUGUSTA CESARCA, 9), 31500 Našice; Robert Žunić, Savska Opatovina 34, 10000 Zagreb; STUDIO RENTAL d.o.o. za usluge, Športska 25, 10410 Novo Čiče; Darko Barišić, Huzjanova Ulica 22, 10000 Zagreb; Željko Borovička, Barčev Trg 14, 10000 Zagreb; Zdenko Tica, Ulica Vladimira Nazora 18, 34551 Lipik; Sabina Abdurahimi, Kombolova Ulica 3, 10000 Zagreb; Darije Petolas, Fancevljev Prilaz 8, 10000 Zagreb; Perica Mitrović, Kardinala Alojzija Stepinca 35, 31000 Osijek; Matija Špičić, Špičićeva Ulica 4, 10410 Mičevec; Natali Bogićević, Cvjetno Naselje 14, 10410 Velika Gorica; Filip Grilec, Ulica Cvijete Zuzorić 53, 10000 Zagreb; Zdenka Štern, Oreškovićeva Ulica 6 V, 10000 Zagreb; Vladimir Vrhovec, Jaruščica 11, 10000 Zagreb; Oliver Zorić, Jaruščica 11, 10000 Zagreb; Vjekoslav Caktaš, Solinske Mladeži 69 A, 21210 Solin; TOMISLAV MILIČEVIĆ, VELIKI POGANAC 5, 48312 Veliki Poganac; Antun Galić, Šetal.150.brigade Hrvat.vojske 1, 10000 Zagreb; VRHUNSKA GRADNJA j.d.o.o. za usluge, Havidićeva 16, 10000 Zagreb; Božica Bronzović Arbanas, Jaruščica 5 A, 10000 Zagreb; Kristina Tadić, Omladinska Ulica 26, 10310 Ivanić-Grad; Bernardica Djapić, Ulica Božidara Magovca 48, 10000 Zagreb; Anita Zrinjan, Medsave 26, 10430 Medsave; MARKO MARTINOVIĆ, STENJEVEČKA 35, 10000 Zagreb; NEKTUS INTERIJERI d.o.o. za usluge, Ulica Vojina Bakića 2, 10000 Zagreb; Josip Munđar, Ulica Đurđice Agićeve 3, 10000 Zagreb; Igor Bubnjić, Prvomajska 11, 43500 Daruvar; Branka Lozić, Ulica Ferde Livadića 10, 10290 Zaprešić; Marinko Ratković, Škarnik 26, 42223 Škarnik; Dominik Brkić, Jaruščica 9 D, 10000 Zagreb; Ljubica Žuljić, Sisačka 16, 10410 Velika Gorica; Ivan Tržić, Franje Blažinca 29, 10370 Kozinščak; DETONEX d.o.o. za trgovinu, Horvaćanska cesta 23, 10000 Zagreb; Vanna Bojović, Bartolići 35, 10000 Zagreb; Alan Jurković, Topnička Ulica 10, 10000 Zagreb; Branka Tomaško, Grančarska Ulica V. Odvojak 2, 10257 Kupinečki Kraljevec; Ilija Tufeković, Savski Gaj Iii. 18, 10000 Zagreb; Antun-Željko Gidi, Jaruščica 5, 10000 Zagreb; Višnja Broqi, Lanište 1 J, 10000 Zagreb; GORAN TOMIĆ, BUKOVAČKA CESTA 331 A, 10000 Zagreb; Nebojša Perić, Baburičina Ulica 17, 10000 Zagreb; Alen Jelovac, Trg Kralja Tomislava 6, 10000 Zagreb; Petar Klipić, Pičmanova Ulica 5, 10000 Zagreb; Maja Katana, Ulica Milana Ogrizovića 2, 10000 Zagreb; Goran Crepulja, Špadići 78, 52440 Poreč; Jelena Jozić, Dankovečka Ulica 104, 10000 Zagreb; Ela Mihovilović Brkić, Prisavlje 10, 10000 Zagreb; Miodrag Lesar, Dolenica 12 F, 10250 Lučko; Iris Cekuš Soltz, Ulica Josipa Pupačića 4, 10000 Zagreb; ORION ULAGANJA d.o.o. za usluge, Jaruščica 11, 10000 Zagreb; Milijana Vizjak, Demšarova Ulica 41, 10000 Zagreb; Snježana Šarić, Ulica Grada Chicaga 4, 10000 Zagreb; Ruža Santini, Ivana Merza 8, 23210 Turanj</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Jaruščica 11, 10000 Zagreb;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 Ranko Tomašević, Zamenhofova Ulica 6, 10000 Zagreb; Veronika Grubišić, Ulica Ivice Kičmanovića 22, 10000 Zagreb; Jozo Jerković, Jaruščica 5 A, 10000 Zagreb; Sebastijan Paunović, Ulica Vladimira Filakovca 5, 10000 Zagreb; Dragan Josipović, Milana Nemičića 19, 44250 Petrinja; Maja Došlić Leš, Frankopanska 1, 35410 Batrina; Robert Gruber, Štefanićeva Ulica 8, 10000 Zagreb; Marija Pavletić, Ulica Rudolfa Bićanića 16, 10000 Zagreb; DARKO SMOLJAN, STADITTEIL NEUHAUSEN AMTACKERSTR METZINGEN, 72555 STADITTEIL NEUHAUSEN AMTACKERSTR METZINGEN; Stipe Kljaić, Jaruščica 5 A, 10000 Zagreb; B MAMIĆ, Šestinski dol 135, 10000 Zagreb; Mirjana Grubišić, Trnava I. 51 A, 10000 Zagreb; IVAN ČOP, Jaruščica 5/A, 10000 Zagreb; Marinka Perić, Filipa Macure 21, Banja Luka; Sanja Lazić, Kralja Tomislava 17, 33520 Slatina; Domagoj Šoše, Logorište 19 A, 47000 Karlovac; IMPALA TRGOVINA, društvo s ograničenom odgovornošću za trgovinu i usluge, Ivana Keleka 83, 10360 Sesvete; Martina Vuletić, Kalabarovo Vrelo 12, 10000 Zagreb; ANTO PERIĆ, BIHAĆKA 30 SESVETSKI KRALJEVEC, 10360 Sesvete; Marjan Leši, Stubička Ulica 91 A, 10000 Zagreb; JOSIP VULETIĆ, ULICA ANÐELA NUIĆA 97, 10000 Zagreb; Matija Jozić, Štibrenska Ulica 1 A, 10360 Sesvete; Anđelka Marijanović, Trpinjska Ulica 3, 10000 Zagreb; Marjan Bavčević, Skradinska 3, 21000 Split; Marijan Malekin, Vrlička Ulica 63, 21230 Sinj; DAJANA ANTONIJA BEBEK, JARUŠČICA 11, 10000 Zagreb; Miro Šahinović, Ulica Nike Grškovića 4, 10000 Zagreb; OPERETA LEGALIZACIJA društvo s ograničenom odgovornošću za promet nekretnina, Kranjčevićeva 53, 10000 Zagreb; Josip Biočić, Mendlova Ulica 7, 10000 Zagreb; Fikret Osmanović, Jaruščica 11, 10000 Zagreb; Darko Šebalj, Posavsko Vrbovo 89 A, 10411 Vrbovo Posavsko; Jerko Huljev, 4. Rakitski Odvojak 5, 10437 Rakitje; Jakov Šošić, Odeska 6, 21000 Split; Jasmin Čaušević, Čaklje 37, 21327 Podgora; Franjo Kušević, Lučelnica 87, 10451 Lučelnica; Rina Broqi, Horvaćanska Cesta 166, 10000 Zagreb; IVAN KRALJ, V. VRBICE 15, 10250 Lučko; Mladen Petrlić, Ludbreška Ulica 10, 10000 Zagreb; Zvonko Babić, Jurice Muraia 2, 40000 Čakovec; Zvjezdana Balen-Vuglač, Marinići 80 B, 51216 Marinići; HOJSKI NEKRETNINE društvo s ograničenom odgovornošću za proizvodnju, trgovinu i usluge, Majdakova 45, 10000 Zagreb; Dragana Drobac, Cernik 225, 51218 Cernik; METRO LIVING d.o.o. za trgovinu i usluge, Sobolski put 16, 10000 Zagreb; Martina Peričić, Ulica Ivana Zahara 3, 10000 Zagreb; Ivona Vuglač, Marinići 80 B, 51216 Marinići; Darko Acalinović, Vladimira Nazora 90, 21480 Vis; Sandra Prskalo, Jablanovac 24, 10000 Zagreb; Ranko Vukosavljević, Kutnjački Put 6, 10000 Zagreb; CENTAR VIZIJA d.o.o. za trgovinu, Kranjčevićeva 53, 10000 Zagreb; Stjepan Žuljić, Sisačka 16, 10410 Velika Gorica; AQUAMONT d.o.o. za graditeljstvo, trgovinu i usluge, Sobolski put 16, 10000 Zagreb; Dalibor Koljenik, Koranska 8, 31500 Našice; JOSIP PETRIČEVIĆ, ŠETALIŠTE 150. BRIGADE 8, 10000 Zagreb; Dino Marjanović, Ulica Ljudevita Posavskog 16, 10000 Zagreb; Otilia Varoščić, Jablanska Ulica 32, 10000 Zagreb; Krešimir Flas, Vlatka Mačeka 10, 35000 Slavonski Brod; Ivanka Zubčić, UL. HRVATSKIH BRANITELJA 7 (ranije: PRIDRAGA, PRIDRAGA, 104), 23312 Pridraga; Sanja Šukunda, Ulica Brune Bušića 3, 10000 Zagreb; Martinna Lana Kordić, Slavka Kolara 35, 10410 Velika Gorica; BORIS JURIĆ, VIJENAC DINARE, 31000 Osijek; Zlata Piler, Ulica Nikole Pavića 34, 10000 Zagreb; Ljubica Vidak, Jaruščica 5 A, 10000 Zagreb; Anđela Matanović, Nova X 55, 22202 Rogoznica; Petra Kovač, Sopnički Odvojak 5 C, 10000 Zagreb; Valentina Pavković, Jaruščica 7 A, 10000 Zagreb; Božidar Lokner, Jaruščica 7 A, 10000 Zagreb; Miroslav Jurković, Razumov Breg 6, 10435 Falašćak; Tea Kolić, Luketići 55, 47300 Zagorje; IVICA TOMIĆ, VRANIĆEVA 11, 10000 Zagreb; JOSIP JELIĆ, SLAVKA KOLARA 35, 10410 Velika Gorica; Magda Butorac, Bana Jelačića 55, 32221 Cerić; Vladimir Čavlović, Ulica Anđela Gabrijela 19, 32100 Vinkovci; Tatjana Mateković, Medveščak 99, 10000 Zagreb; Vesna Mladina, Ozaljska Ulica 96, 10000 Zagreb; Miroslav Šarić, Jaruščica 7, 10000 Zagreb; Vedran Juroš, Ulica Kralja Petra Svačića 3, 31000 Osijek; Nikola Klaić, Lojenov Prilaz 10, 10000 Zagreb; Boris Hipp, ULICA BANA TEODORA PEJAČEVIĆA 9 (ranije: NAŠICE, AUGUSTA CESARCA, 9), 31500 Našice; Robert Žunić, Savska Opatovina 34, 10000 Zagreb; STUDIO RENTAL d.o.o. za usluge, Športska 25, 10410 Novo Čiče; Darko Barišić, Huzjanova Ulica 22, 10000 Zagreb; Željko Borovička, Barčev Trg 14, 10000 Zagreb; Zdenko Tica, Ulica Vladimira Nazora 18, 34551 Lipik; Sabina Abdurahimi, Kombolova Ulica 3, 10000 Zagreb; Darije Petolas, Fancevljev Prilaz 8, 10000 Zagreb; Perica Mitrović, Kardinala Alojzija Stepinca 35, 31000 Osijek; Matija Špičić, Špičićeva Ulica 4, 10410 Mičevec; Natali Bogićević, Cvjetno Naselje 14, 10410 Velika Gorica; Filip Grilec, Ulica Cvijete Zuzorić 53, 10000 Zagreb; Zdenka Štern, Oreškovićeva Ulica 6 V, 10000 Zagreb; Vladimir Vrhovec, Jaruščica 11, 10000 Zagreb; Oliver Zorić, Jaruščica 11, 10000 Zagreb; Vjekoslav Caktaš, Solinske Mladeži 69 A, 21210 Solin; TOMISLAV MILIČEVIĆ, VELIKI POGANAC 5, 48312 Veliki Poganac; Antun Galić, Šetal.150.brigade Hrvat.vojske 1, 10000 Zagreb; VRHUNSKA GRADNJA j.d.o.o. za usluge, Havidićeva 16, 10000 Zagreb; Božica Bronzović Arbanas, Jaruščica 5 A, 10000 Zagreb; Kristina Tadić, Omladinska Ulica 26, 10310 Ivanić-Grad; Bernardica Djapić, Ulica Božidara Magovca 48, 10000 Zagreb; Anita Zrinjan, Medsave 26, 10430 Medsave; MARKO MARTINOVIĆ, STENJEVEČKA 35, 10000 Zagreb; NEKTUS INTERIJERI d.o.o. za usluge, Ulica Vojina Bakića 2, 10000 Zagreb; Josip Munđar, Ulica Đurđice Agićeve 3, 10000 Zagreb; Igor Bubnjić, Prvomajska 11, 43500 Daruvar; Branka Lozić, Ulica Ferde Livadića 10, 10290 Zaprešić; Marinko Ratković, Škarnik 26, 42223 Škarnik; Dominik Brkić, Jaruščica 9 D, 10000 Zagreb; Ljubica Žuljić, Sisačka 16, 10410 Velika Gorica; Ivan Tržić, Franje Blažinca 29, 10370 Kozinščak; DETONEX d.o.o. za trgovinu, Horvaćanska cesta 23, 10000 Zagreb; Vanna Bojović, Bartolići 35, 10000 Zagreb; Alan Jurković, Topnička Ulica 10, 10000 Zagreb; Branka Tomaško, Grančarska Ulica V. Odvojak 2, 10257 Kupinečki Kraljevec; Ilija Tufeković, Savski Gaj Iii. 18, 10000 Zagreb; Antun-Željko Gidi, Jaruščica 5, 10000 Zagreb; Višnja Broqi, Lanište 1 J, 10000 Zagreb; GORAN TOMIĆ, BUKOVAČKA CESTA 331 A, 10000 Zagreb; Nebojša Perić, Baburičina Ulica 17, 10000 Zagreb; Alen Jelovac, Trg Kralja Tomislava 6, 10000 Zagreb; Petar Klipić, Pičmanova Ulica 5, 10000 Zagreb; Maja Katana, Ulica Milana Ogrizovića 2, 10000 Zagreb; Goran Crepulja, Špadići 78, 52440 Poreč; Jelena Jozić, Dankovečka Ulica 104, 10000 Zagreb; Ela Mihovilović Brkić, Prisavlje 10, 10000 Zagreb; Miodrag Lesar, Dolenica 12 F, 10250 Lučko; Iris Cekuš Soltz, Ulica Josipa Pupačića 4, 10000 Zagreb; ORION ULAGANJA d.o.o. za usluge, Jaruščica 11, 10000 Zagreb; Milijana Vizjak, Demšarova Ulica 41, 10000 Zagreb; Snježana Šarić, Ulica Grada Chicaga 4, 10000 Zagreb; Ruža Santini, Ivana Merza 8, 23210 Turanj</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OIB 05965133878, Jaruščica 11, 10000 Zagreb;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 Ranko Tomašević, OIB 86778817194, Zamenhofova Ulica 6, 10000 Zagreb; Veronika Grubišić, OIB 10961890432, Ulica Ivice Kičmanovića 22, 10000 Zagreb; Jozo Jerković, OIB 16863827730, Jaruščica 5 A, 10000 Zagreb; Sebastijan Paunović, OIB 71479698322, Ulica Vladimira Filakovca 5, 10000 Zagreb; Dragan Josipović, OIB 05767821988, Milana Nemičića 19, 44250 Petrinja; Maja Došlić Leš, OIB 75355077589, Frankopanska 1, 35410 Batrina; Robert Gruber, OIB 72359897820, Štefanićeva Ulica 8, 10000 Zagreb; Marija Pavletić, OIB 67403334435, Ulica Rudolfa Bićanića 16, 10000 Zagreb; DARKO SMOLJAN, STADITTEIL NEUHAUSEN AMTACKERSTR METZINGEN, 72555 STADITTEIL NEUHAUSEN AMTACKERSTR METZINGEN; Stipe Kljaić, OIB 04222923717, Jaruščica 5 A, 10000 Zagreb; B MAMIĆ, Šestinski dol 135, 10000 Zagreb; Mirjana Grubišić, OIB 71833983967, Trnava I. 51 A, 10000 Zagreb; IVAN ČOP, Jaruščica 5/A, 10000 Zagreb; Marinka Perić, OIB 11689582126, Filipa Macure 21, Banja Luka; Sanja Lazić, OIB 93538380913, Kralja Tomislava 17, 33520 Slatina; Domagoj Šoše, OIB 76698290315, Logorište 19 A, 47000 Karlovac; IMPALA TRGOVINA, društvo s ograničenom odgovornošću za trgovinu i usluge, OIB 74349957002, Ivana Keleka 83, 10360 Sesvete; Martina Vuletić, OIB 73670201850, Kalabarovo Vrelo 12, 10000 Zagreb; ANTO PERIĆ, BIHAĆKA 30 SESVETSKI KRALJEVEC, 10360 Sesvete; Marjan Leši, OIB 77679532298, Stubička Ulica 91 A, 10000 Zagreb; JOSIP VULETIĆ, ULICA ANÐELA NUIĆA 97, 10000 Zagreb; Matija Jozić, OIB 63838897711, Štibrenska Ulica 1 A, 10360 Sesvete; Anđelka Marijanović, OIB 50730779773, Trpinjska Ulica 3, 10000 Zagreb; Marjan Bavčević, OIB 26538063798, Skradinska 3, 21000 Split; Marijan Malekin, OIB 58644776096, Vrlička Ulica 63, 21230 Sinj; DAJANA ANTONIJA BEBEK, JARUŠČICA 11, 10000 Zagreb; Miro Šahinović, OIB 06143438724, Ulica Nike Grškovića 4, 10000 Zagreb; OPERETA LEGALIZACIJA društvo s ograničenom odgovornošću za promet nekretnina, OIB 59459077421, Kranjčevićeva 53, 10000 Zagreb; Josip Biočić, OIB 01933666749, Mendlova Ulica 7, 10000 Zagreb; Fikret Osmanović, OIB 72517850145, Jaruščica 11, 10000 Zagreb; Darko Šebalj, OIB 05296710885, Posavsko Vrbovo 89 A, 10411 Vrbovo Posavsko; Jerko Huljev, OIB 18648097894, 4. Rakitski Odvojak 5, 10437 Rakitje; Jakov Šošić, OIB 77618338351, Odeska 6, 21000 Split; Jasmin Čaušević, OIB 18030083498, Čaklje 37, 21327 Podgora; Franjo Kušević, OIB 46060556856, Lučelnica 87, 10451 Lučelnica; Rina Broqi, OIB 27121995258, Horvaćanska Cesta 166, 10000 Zagreb; IVAN KRALJ, V. VRBICE 15, 10250 Lučko; Mladen Petrlić, OIB 88977535430, Ludbreška Ulica 10, 10000 Zagreb; Zvonko Babić, OIB 70434924687, Jurice Muraia 2, 40000 Čakovec; Zvjezdana Balen-Vuglač, OIB 41427375263, Marinići 80 B, 51216 Marinići; HOJSKI NEKRETNINE društvo s ograničenom odgovornošću za proizvodnju, trgovinu i usluge, OIB 48954500679, Majdakova 45, 10000 Zagreb; Dragana Drobac, OIB 50310836278, Cernik 225, 51218 Cernik; METRO LIVING d.o.o. za trgovinu i usluge, OIB 18836443912, Sobolski put 16, 10000 Zagreb; Martina Peričić, OIB 41096827899, Ulica Ivana Zahara 3, 10000 Zagreb; Ivona Vuglač, OIB 68310426614, Marinići 80 B, 51216 Marinići; Darko Acalinović, OIB 00614141617, Vladimira Nazora 90, 21480 Vis; Sandra Prskalo, OIB 89797926066, Jablanovac 24, 10000 Zagreb; Ranko Vukosavljević, OIB 51556794836, Kutnjački Put 6, 10000 Zagreb; CENTAR VIZIJA d.o.o. za trgovinu, OIB 05417850582, Kranjčevićeva 53, 10000 Zagreb; Stjepan Žuljić, OIB 86416796158, Sisačka 16, 10410 Velika Gorica; AQUAMONT d.o.o. za graditeljstvo, trgovinu i usluge, OIB 85058985197, Sobolski put 16, 10000 Zagreb; Dalibor Koljenik, OIB 32237070324, Koranska 8, 31500 Našice; JOSIP PETRIČEVIĆ, ŠETALIŠTE 150. BRIGADE 8, 10000 Zagreb; Dino Marjanović, OIB 94571187643, Ulica Ljudevita Posavskog 16, 10000 Zagreb; Otilia Varoščić, OIB 29857255382, Jablanska Ulica 32, 10000 Zagreb; Krešimir Flas, OIB 24601707285, Vlatka Mačeka 10, 35000 Slavonski Brod; Ivanka Zubčić, OIB 81995032685, UL. HRVATSKIH BRANITELJA 7 (ranije: PRIDRAGA, PRIDRAGA, 104), 23312 Pridraga; Sanja Šukunda, OIB 59006877827, Ulica Brune Bušića 3, 10000 Zagreb; Martinna Lana Kordić, OIB 17298754112, Slavka Kolara 35, 10410 Velika Gorica; BORIS JURIĆ, VIJENAC DINARE, 31000 Osijek; Zlata Piler, OIB 13123416897, Ulica Nikole Pavića 34, 10000 Zagreb; Ljubica Vidak, OIB 59045015690, Jaruščica 5 A, 10000 Zagreb; Anđela Matanović, OIB 23863557391, Nova X 55, 22202 Rogoznica; Petra Kovač, OIB 81818391740, Sopnički Odvojak 5 C, 10000 Zagreb; Valentina Pavković, OIB 87067683188, Jaruščica 7 A, 10000 Zagreb; Božidar Lokner, OIB 27430987328, Jaruščica 7 A, 10000 Zagreb; Miroslav Jurković, OIB 54288805565, Razumov Breg 6, 10435 Falašćak; Tea Kolić, OIB 41585198769, Luketići 55, 47300 Zagorje; IVICA TOMIĆ, VRANIĆEVA 11, 10000 Zagreb; JOSIP JELIĆ, SLAVKA KOLARA 35, 10410 Velika Gorica; Magda Butorac, OIB 08583634020, Bana Jelačića 55, 32221 Cerić; Vladimir Čavlović, OIB 56625730708, Ulica Anđela Gabrijela 19, 32100 Vinkovci; Tatjana Mateković, OIB 74561760663, Medveščak 99, 10000 Zagreb; Vesna Mladina, OIB 71801437335, Ozaljska Ulica 96, 10000 Zagreb; Miroslav Šarić, OIB 25341165767, Jaruščica 7, 10000 Zagreb; Vedran Juroš, OIB 63902441919, Ulica Kralja Petra Svačića 3, 31000 Osijek; Nikola Klaić, OIB 48832374139, Lojenov Prilaz 10, 10000 Zagreb; Boris Hipp, OIB 42112609273, ULICA BANA TEODORA PEJAČEVIĆA 9 (ranije: NAŠICE, AUGUSTA CESARCA, 9), 31500 Našice; Robert Žunić, OIB 45515944422, Savska Opatovina 34, 10000 Zagreb; STUDIO RENTAL d.o.o. za usluge, OIB 04132278774, Športska 25, 10410 Novo Čiče; Darko Barišić, OIB 62519692888, Huzjanova Ulica 22, 10000 Zagreb; Željko Borovička, OIB 56179447139, Barčev Trg 14, 10000 Zagreb; Zdenko Tica, OIB 49584641587, Ulica Vladimira Nazora 18, 34551 Lipik; Sabina Abdurahimi, OIB 67660387238, Kombolova Ulica 3, 10000 Zagreb; Darije Petolas, OIB 10344917608, Fancevljev Prilaz 8, 10000 Zagreb; Perica Mitrović, OIB 29538074286, Kardinala Alojzija Stepinca 35, 31000 Osijek; Matija Špičić, OIB 02495519389, Špičićeva Ulica 4, 10410 Mičevec; Natali Bogićević, OIB 84056119217, Cvjetno Naselje 14, 10410 Velika Gorica; Filip Grilec, OIB 94471925962, Ulica Cvijete Zuzorić 53, 10000 Zagreb; Zdenka Štern, OIB 32826205231, Oreškovićeva Ulica 6 V, 10000 Zagreb; Vladimir Vrhovec, OIB 36459972653, Jaruščica 11, 10000 Zagreb; Oliver Zorić, OIB 35822433380, Jaruščica 11, 10000 Zagreb; Vjekoslav Caktaš, OIB 62953165590, Solinske Mladeži 69 A, 21210 Solin; TOMISLAV MILIČEVIĆ, VELIKI POGANAC 5, 48312 Veliki Poganac; Antun Galić, OIB 26954182575, Šetal.150.brigade Hrvat.vojske 1, 10000 Zagreb; VRHUNSKA GRADNJA j.d.o.o. za usluge, OIB 44285161879, Havidićeva 16, 10000 Zagreb; Božica Bronzović Arbanas, OIB 81109718920, Jaruščica 5 A, 10000 Zagreb; Kristina Tadić, OIB 34964601979, Omladinska Ulica 26, 10310 Ivanić-Grad; Bernardica Djapić, OIB 83416361565, Ulica Božidara Magovca 48, 10000 Zagreb; Anita Zrinjan, OIB 45979512796, Medsave 26, 10430 Medsave; MARKO MARTINOVIĆ, STENJEVEČKA 35, 10000 Zagreb; NEKTUS INTERIJERI d.o.o. za usluge, OIB 87157825646, Ulica Vojina Bakića 2, 10000 Zagreb; Josip Munđar, OIB 55396621716, Ulica Đurđice Agićeve 3, 10000 Zagreb; Igor Bubnjić, OIB 68673320401, Prvomajska 11, 43500 Daruvar; Branka Lozić, OIB 03377626486, Ulica Ferde Livadića 10, 10290 Zaprešić; Marinko Ratković, OIB 54057243372, Škarnik 26, 42223 Škarnik; Dominik Brkić, OIB 14406310871, Jaruščica 9 D, 10000 Zagreb; Ljubica Žuljić, OIB 47641118940, Sisačka 16, 10410 Velika Gorica; Ivan Tržić, OIB 88170432071, Franje Blažinca 29, 10370 Kozinščak; DETONEX d.o.o. za trgovinu, OIB 84246899345, Horvaćanska cesta 23, 10000 Zagreb; Vanna Bojović, OIB 83656206667, Bartolići 35, 10000 Zagreb; Alan Jurković, OIB 53995301946, Topnička Ulica 10, 10000 Zagreb; Branka Tomaško, OIB 93793808015, Grančarska Ulica V. Odvojak 2, 10257 Kupinečki Kraljevec; Ilija Tufeković, OIB 85272849807, Savski Gaj Iii. 18, 10000 Zagreb; Antun-Željko Gidi, OIB 68779306540, Jaruščica 5, 10000 Zagreb; Višnja Broqi, OIB 35093755829, Lanište 1 J, 10000 Zagreb; GORAN TOMIĆ, BUKOVAČKA CESTA 331 A, 10000 Zagreb; Nebojša Perić, OIB 17683491651, Baburičina Ulica 17, 10000 Zagreb; Alen Jelovac, OIB 92213194197, Trg Kralja Tomislava 6, 10000 Zagreb; Petar Klipić, OIB 72968154640, Pičmanova Ulica 5, 10000 Zagreb; Maja Katana, OIB 98013783313, Ulica Milana Ogrizovića 2, 10000 Zagreb; Goran Crepulja, OIB 18982056058, Špadići 78, 52440 Poreč; Jelena Jozić, OIB 61368880664, Dankovečka Ulica 104, 10000 Zagreb; Ela Mihovilović Brkić, OIB 71624369158, Prisavlje 10, 10000 Zagreb; Miodrag Lesar, OIB 04182813536, Dolenica 12 F, 10250 Lučko; Iris Cekuš Soltz, OIB 72558220282, Ulica Josipa Pupačića 4, 10000 Zagreb; ORION ULAGANJA d.o.o. za usluge, OIB 45663810571, Jaruščica 11, 10000 Zagreb; Milijana Vizjak, OIB 24053414429, Demšarova Ulica 41, 10000 Zagreb; Snježana Šarić, OIB 81440476583, Ulica Grada Chicaga 4, 10000 Zagreb; Ruža Santini, OIB 95280404750, Ivana Merza 8, 23210 Turanj</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OIB 05965133878, Jaruščica 11, 10000 Zagreb;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 Ranko Tomašević, OIB 86778817194, Zamenhofova Ulica 6, 10000 Zagreb; Veronika Grubišić, OIB 10961890432, Ulica Ivice Kičmanovića 22, 10000 Zagreb; Jozo Jerković, OIB 16863827730, Jaruščica 5 A, 10000 Zagreb; Sebastijan Paunović, OIB 71479698322, Ulica Vladimira Filakovca 5, 10000 Zagreb; Dragan Josipović, OIB 05767821988, Milana Nemičića 19, 44250 Petrinja; Maja Došlić Leš, OIB 75355077589, Frankopanska 1, 35410 Batrina; Robert Gruber, OIB 72359897820, Štefanićeva Ulica 8, 10000 Zagreb; Marija Pavletić, OIB 67403334435, Ulica Rudolfa Bićanića 16, 10000 Zagreb; DARKO SMOLJAN, STADITTEIL NEUHAUSEN AMTACKERSTR METZINGEN, 72555 STADITTEIL NEUHAUSEN AMTACKERSTR METZINGEN; Stipe Kljaić, OIB 04222923717, Jaruščica 5 A, 10000 Zagreb; B MAMIĆ, Šestinski dol 135, 10000 Zagreb; Mirjana Grubišić, OIB 71833983967, Trnava I. 51 A, 10000 Zagreb; IVAN ČOP, Jaruščica 5/A, 10000 Zagreb; Marinka Perić, OIB 11689582126, Filipa Macure 21, Banja Luka; Sanja Lazić, OIB 93538380913, Kralja Tomislava 17, 33520 Slatina; Domagoj Šoše, OIB 76698290315, Logorište 19 A, 47000 Karlovac; IMPALA TRGOVINA, društvo s ograničenom odgovornošću za trgovinu i usluge, OIB 74349957002, Ivana Keleka 83, 10360 Sesvete; Martina Vuletić, OIB 73670201850, Kalabarovo Vrelo 12, 10000 Zagreb; ANTO PERIĆ, BIHAĆKA 30 SESVETSKI KRALJEVEC, 10360 Sesvete; Marjan Leši, OIB 77679532298, Stubička Ulica 91 A, 10000 Zagreb; JOSIP VULETIĆ, ULICA ANÐELA NUIĆA 97, 10000 Zagreb; Matija Jozić, OIB 63838897711, Štibrenska Ulica 1 A, 10360 Sesvete; Anđelka Marijanović, OIB 50730779773, Trpinjska Ulica 3, 10000 Zagreb; Marjan Bavčević, OIB 26538063798, Skradinska 3, 21000 Split; Marijan Malekin, OIB 58644776096, Vrlička Ulica 63, 21230 Sinj; DAJANA ANTONIJA BEBEK, JARUŠČICA 11, 10000 Zagreb; Miro Šahinović, OIB 06143438724, Ulica Nike Grškovića 4, 10000 Zagreb; OPERETA LEGALIZACIJA društvo s ograničenom odgovornošću za promet nekretnina, OIB 59459077421, Kranjčevićeva 53, 10000 Zagreb; Josip Biočić, OIB 01933666749, Mendlova Ulica 7, 10000 Zagreb; Fikret Osmanović, OIB 72517850145, Jaruščica 11, 10000 Zagreb; Darko Šebalj, OIB 05296710885, Posavsko Vrbovo 89 A, 10411 Vrbovo Posavsko; Jerko Huljev, OIB 18648097894, 4. Rakitski Odvojak 5, 10437 Rakitje; Jakov Šošić, OIB 77618338351, Odeska 6, 21000 Split; Jasmin Čaušević, OIB 18030083498, Čaklje 37, 21327 Podgora; Franjo Kušević, OIB 46060556856, Lučelnica 87, 10451 Lučelnica; Rina Broqi, OIB 27121995258, Horvaćanska Cesta 166, 10000 Zagreb; IVAN KRALJ, V. VRBICE 15, 10250 Lučko; Mladen Petrlić, OIB 88977535430, Ludbreška Ulica 10, 10000 Zagreb; Zvonko Babić, OIB 70434924687, Jurice Muraia 2, 40000 Čakovec; Zvjezdana Balen-Vuglač, OIB 41427375263, Marinići 80 B, 51216 Marinići; HOJSKI NEKRETNINE društvo s ograničenom odgovornošću za proizvodnju, trgovinu i usluge, OIB 48954500679, Majdakova 45, 10000 Zagreb; Dragana Drobac, OIB 50310836278, Cernik 225, 51218 Cernik; METRO LIVING d.o.o. za trgovinu i usluge, OIB 18836443912, Sobolski put 16, 10000 Zagreb; Martina Peričić, OIB 41096827899, Ulica Ivana Zahara 3, 10000 Zagreb; Ivona Vuglač, OIB 68310426614, Marinići 80 B, 51216 Marinići; Darko Acalinović, OIB 00614141617, Vladimira Nazora 90, 21480 Vis; Sandra Prskalo, OIB 89797926066, Jablanovac 24, 10000 Zagreb; Ranko Vukosavljević, OIB 51556794836, Kutnjački Put 6, 10000 Zagreb; CENTAR VIZIJA d.o.o. za trgovinu, OIB 05417850582, Kranjčevićeva 53, 10000 Zagreb; Stjepan Žuljić, OIB 86416796158, Sisačka 16, 10410 Velika Gorica; AQUAMONT d.o.o. za graditeljstvo, trgovinu i usluge, OIB 85058985197, Sobolski put 16, 10000 Zagreb; Dalibor Koljenik, OIB 32237070324, Koranska 8, 31500 Našice; JOSIP PETRIČEVIĆ, ŠETALIŠTE 150. BRIGADE 8, 10000 Zagreb; Dino Marjanović, OIB 94571187643, Ulica Ljudevita Posavskog 16, 10000 Zagreb; Otilia Varoščić, OIB 29857255382, Jablanska Ulica 32, 10000 Zagreb; Krešimir Flas, OIB 24601707285, Vlatka Mačeka 10, 35000 Slavonski Brod; Ivanka Zubčić, OIB 81995032685, UL. HRVATSKIH BRANITELJA 7 (ranije: PRIDRAGA, PRIDRAGA, 104), 23312 Pridraga; Sanja Šukunda, OIB 59006877827, Ulica Brune Bušića 3, 10000 Zagreb; Martinna Lana Kordić, OIB 17298754112, Slavka Kolara 35, 10410 Velika Gorica; BORIS JURIĆ, VIJENAC DINARE, 31000 Osijek; Zlata Piler, OIB 13123416897, Ulica Nikole Pavića 34, 10000 Zagreb; Ljubica Vidak, OIB 59045015690, Jaruščica 5 A, 10000 Zagreb; Anđela Matanović, OIB 23863557391, Nova X 55, 22202 Rogoznica; Petra Kovač, OIB 81818391740, Sopnički Odvojak 5 C, 10000 Zagreb; Valentina Pavković, OIB 87067683188, Jaruščica 7 A, 10000 Zagreb; Božidar Lokner, OIB 27430987328, Jaruščica 7 A, 10000 Zagreb; Miroslav Jurković, OIB 54288805565, Razumov Breg 6, 10435 Falašćak; Tea Kolić, OIB 41585198769, Luketići 55, 47300 Zagorje; IVICA TOMIĆ, VRANIĆEVA 11, 10000 Zagreb; JOSIP JELIĆ, SLAVKA KOLARA 35, 10410 Velika Gorica; Magda Butorac, OIB 08583634020, Bana Jelačića 55, 32221 Cerić; Vladimir Čavlović, OIB 56625730708, Ulica Anđela Gabrijela 19, 32100 Vinkovci; Tatjana Mateković, OIB 74561760663, Medveščak 99, 10000 Zagreb; Vesna Mladina, OIB 71801437335, Ozaljska Ulica 96, 10000 Zagreb; Miroslav Šarić, OIB 25341165767, Jaruščica 7, 10000 Zagreb; Vedran Juroš, OIB 63902441919, Ulica Kralja Petra Svačića 3, 31000 Osijek; Nikola Klaić, OIB 48832374139, Lojenov Prilaz 10, 10000 Zagreb; Boris Hipp, OIB 42112609273, ULICA BANA TEODORA PEJAČEVIĆA 9 (ranije: NAŠICE, AUGUSTA CESARCA, 9), 31500 Našice; Robert Žunić, OIB 45515944422, Savska Opatovina 34, 10000 Zagreb; STUDIO RENTAL d.o.o. za usluge, OIB 04132278774, Športska 25, 10410 Novo Čiče; Darko Barišić, OIB 62519692888, Huzjanova Ulica 22, 10000 Zagreb; Željko Borovička, OIB 56179447139, Barčev Trg 14, 10000 Zagreb; Zdenko Tica, OIB 49584641587, Ulica Vladimira Nazora 18, 34551 Lipik; Sabina Abdurahimi, OIB 67660387238, Kombolova Ulica 3, 10000 Zagreb; Darije Petolas, OIB 10344917608, Fancevljev Prilaz 8, 10000 Zagreb; Perica Mitrović, OIB 29538074286, Kardinala Alojzija Stepinca 35, 31000 Osijek; Matija Špičić, OIB 02495519389, Špičićeva Ulica 4, 10410 Mičevec; Natali Bogićević, OIB 84056119217, Cvjetno Naselje 14, 10410 Velika Gorica; Filip Grilec, OIB 94471925962, Ulica Cvijete Zuzorić 53, 10000 Zagreb; Zdenka Štern, OIB 32826205231, Oreškovićeva Ulica 6 V, 10000 Zagreb; Vladimir Vrhovec, OIB 36459972653, Jaruščica 11, 10000 Zagreb; Oliver Zorić, OIB 35822433380, Jaruščica 11, 10000 Zagreb; Vjekoslav Caktaš, OIB 62953165590, Solinske Mladeži 69 A, 21210 Solin; TOMISLAV MILIČEVIĆ, VELIKI POGANAC 5, 48312 Veliki Poganac; Antun Galić, OIB 26954182575, Šetal.150.brigade Hrvat.vojske 1, 10000 Zagreb; VRHUNSKA GRADNJA j.d.o.o. za usluge, OIB 44285161879, Havidićeva 16, 10000 Zagreb; Božica Bronzović Arbanas, OIB 81109718920, Jaruščica 5 A, 10000 Zagreb; Kristina Tadić, OIB 34964601979, Omladinska Ulica 26, 10310 Ivanić-Grad; Bernardica Djapić, OIB 83416361565, Ulica Božidara Magovca 48, 10000 Zagreb; Anita Zrinjan, OIB 45979512796, Medsave 26, 10430 Medsave; MARKO MARTINOVIĆ, STENJEVEČKA 35, 10000 Zagreb; NEKTUS INTERIJERI d.o.o. za usluge, OIB 87157825646, Ulica Vojina Bakića 2, 10000 Zagreb; Josip Munđar, OIB 55396621716, Ulica Đurđice Agićeve 3, 10000 Zagreb; Igor Bubnjić, OIB 68673320401, Prvomajska 11, 43500 Daruvar; Branka Lozić, OIB 03377626486, Ulica Ferde Livadića 10, 10290 Zaprešić; Marinko Ratković, OIB 54057243372, Škarnik 26, 42223 Škarnik; Dominik Brkić, OIB 14406310871, Jaruščica 9 D, 10000 Zagreb; Ljubica Žuljić, OIB 47641118940, Sisačka 16, 10410 Velika Gorica; Ivan Tržić, OIB 88170432071, Franje Blažinca 29, 10370 Kozinščak; DETONEX d.o.o. za trgovinu, OIB 84246899345, Horvaćanska cesta 23, 10000 Zagreb; Vanna Bojović, OIB 83656206667, Bartolići 35, 10000 Zagreb; Alan Jurković, OIB 53995301946, Topnička Ulica 10, 10000 Zagreb; Branka Tomaško, OIB 93793808015, Grančarska Ulica V. Odvojak 2, 10257 Kupinečki Kraljevec; Ilija Tufeković, OIB 85272849807, Savski Gaj Iii. 18, 10000 Zagreb; Antun-Željko Gidi, OIB 68779306540, Jaruščica 5, 10000 Zagreb; Višnja Broqi, OIB 35093755829, Lanište 1 J, 10000 Zagreb; GORAN TOMIĆ, BUKOVAČKA CESTA 331 A, 10000 Zagreb; Nebojša Perić, OIB 17683491651, Baburičina Ulica 17, 10000 Zagreb; Alen Jelovac, OIB 92213194197, Trg Kralja Tomislava 6, 10000 Zagreb; Petar Klipić, OIB 72968154640, Pičmanova Ulica 5, 10000 Zagreb; Maja Katana, OIB 98013783313, Ulica Milana Ogrizovića 2, 10000 Zagreb; Goran Crepulja, OIB 18982056058, Špadići 78, 52440 Poreč; Jelena Jozić, OIB 61368880664, Dankovečka Ulica 104, 10000 Zagreb; Ela Mihovilović Brkić, OIB 71624369158, Prisavlje 10, 10000 Zagreb; Miodrag Lesar, OIB 04182813536, Dolenica 12 F, 10250 Lučko; Iris Cekuš Soltz, OIB 72558220282, Ulica Josipa Pupačića 4, 10000 Zagreb; ORION ULAGANJA d.o.o. za usluge, OIB 45663810571, Jaruščica 11, 10000 Zagreb; Milijana Vizjak, OIB 24053414429, Demšarova Ulica 41, 10000 Zagreb; Snježana Šarić, OIB 81440476583, Ulica Grada Chicaga 4, 10000 Zagreb; Ruža Santini, OIB 95280404750, Ivana Merza 8, 23210 Turanj</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Jaruščica 11,10000 Zagreb,RENATO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Zagreb,Ranko Tomašević Zamenhofova Ulica 6,10000 Zagreb,Veronika Grubišić Ulica Ivice Kičmanovića 22,10000 Zagreb,Jozo Jerković Jaruščica 5 A,10000 Zagreb,Sebastijan Paunović Ulica Vladimira Filakovca 5,10000 Zagreb,Dragan Josipović Milana Nemičića 19,44250 Petrinja,Maja Došlić Leš Frankopanska 1,35410 Batrina,Robert Gruber Štefanićeva Ulica 8,10000 Zagreb,Marija Pavletić Ulica Rudolfa Bićanića 16,10000 Zagreb,DARKO SMOLJAN STADITTEIL NEUHAUSEN AMTACKERSTR METZINGEN,72555 STADITTEIL NEUHAUSEN AMTACKERSTR METZINGEN,Stipe Kljaić Jaruščica 5 A,10000 Zagreb,B MAMIĆ Šestinski dol 135,10000 Zagreb,Mirjana Grubišić Trnava I. 51 A,10000 Zagreb,IVAN ČOP Jaruščica 5/A,10000 Zagreb,Marinka Perić Filipa Macure 21,Banja Luka,Sanja Lazić Kralja Tomislava 17,33520 Slatina,Domagoj Šoše Logorište 19 A,47000 Karlovac,IMPALA TRGOVINA, društvo s ograničenom odgovornošću za trgovinu i usluge Ivana Keleka 83,10360 Sesvete,Martina Vuletić Kalabarovo Vrelo 12,10000 Zagreb,ANTO PERIĆ BIHAĆKA 30 SESVETSKI KRALJEVEC,10360 Sesvete,Marjan Leši Stubička Ulica 91 A,10000 Zagreb,JOSIP VULETIĆ ULICA ANÐELA NUIĆA 97,10000 Zagreb,Matija Jozić Štibrenska Ulica 1 A,10360 Sesvete,Anđelka Marijanović Trpinjska Ulica 3,10000 Zagreb,Marjan Bavčević Skradinska 3,21000 Split,Marijan Malekin Vrlička Ulica 63,21230 Sinj,DAJANA ANTONIJA BEBEK JARUŠČICA 11,10000 Zagreb,Miro Šahinović Ulica Nike Grškovića 4,10000 Zagreb,OPERETA LEGALIZACIJA društvo s ograničenom odgovornošću za promet nekretnina Kranjčevićeva 53,10000 Zagreb,Josip Biočić Mendlova Ulica 7,10000 Zagreb,Fikret Osmanović Jaruščica 11,10000 Zagreb,Darko Šebalj Posavsko Vrbovo 89 A,10411 Vrbovo Posavsko,Jerko Huljev 4. Rakitski Odvojak 5,10437 Rakitje,Jakov Šošić Odeska 6,21000 Split,Jasmin Čaušević Čaklje 37,21327 Podgora,Franjo Kušević Lučelnica 87,10451 Lučelnica,Rina Broqi Horvaćanska Cesta 166,10000 Zagreb,IVAN KRALJ V. VRBICE 15,10250 Lučko,Mladen Petrlić Ludbreška Ulica 10,10000 Zagreb,Zvonko Babić Jurice Muraia 2,40000 Čakovec,Zvjezdana Balen-Vuglač Marinići 80 B,51216 Marinići,HOJSKI NEKRETNINE društvo s ograničenom odgovornošću za proizvodnju, trgovinu i usluge Majdakova 45,10000 Zagreb,Dragana Drobac Cernik 225,51218 Cernik,METRO LIVING d.o.o. za trgovinu i usluge Sobolski put 16,10000 Zagreb,Martina Peričić Ulica Ivana Zahara 3,10000 Zagreb,Ivona Vuglač Marinići 80 B,51216 Marinići,Darko Acalinović Vladimira Nazora 90,21480 Vis,Sandra Prskalo Jablanovac 24,10000 Zagreb,Ranko Vukosavljević Kutnjački Put 6,10000 Zagreb,CENTAR VIZIJA d.o.o. za trgovinu Kranjčevićeva 53,10000 Zagreb,Stjepan Žuljić Sisačka 16,10410 Velika Gorica,AQUAMONT d.o.o. za graditeljstvo, trgovinu i usluge Sobolski put 16,10000 Zagreb,Dalibor Koljenik Koranska 8,31500 Našice,JOSIP PETRIČEVIĆ ŠETALIŠTE 150. BRIGADE 8,10000 Zagreb,Dino Marjanović Ulica Ljudevita Posavskog 16,10000 Zagreb,Otilia Varoščić Jablanska Ulica 32,10000 Zagreb,Krešimir Flas Vlatka Mačeka 10,35000 Slavonski Brod,Ivanka Zubčić UL. HRVATSKIH BRANITELJA 7 (ranije: PRIDRAGA, PRIDRAGA, 104),23312 Pridraga,Sanja Šukunda Ulica Brune Bušića 3,10000 Zagreb,Martinna Lana Kordić Slavka Kolara 35,10410 Velika Gorica,BORIS JURIĆ VIJENAC DINARE,31000 Osijek,Zlata Piler Ulica Nikole Pavića 34,10000 Zagreb,Ljubica Vidak Jaruščica 5 A,10000 Zagreb,Anđela Matanović Nova X 55,22202 Rogoznica,Petra Kovač Sopnički Odvojak 5 C,10000 Zagreb,Valentina Pavković Jaruščica 7 A,10000 Zagreb,Božidar Lokner Jaruščica 7 A,10000 Zagreb,Miroslav Jurković Razumov Breg 6,10435 Falašćak,Tea Kolić Luketići 55,47300 Zagorje,IVICA TOMIĆ VRANIĆEVA 11,10000 Zagreb,JOSIP JELIĆ SLAVKA KOLARA 35,10410 Velika Gorica,Magda Butorac Bana Jelačića 55,32221 Cerić,Vladimir Čavlović Ulica Anđela Gabrijela 19,32100 Vinkovci,Tatjana Mateković Medveščak 99,10000 Zagreb,Vesna Mladina Ozaljska Ulica 96,10000 Zagreb,Miroslav Šarić Jaruščica 7,10000 Zagreb,Vedran Juroš Ulica Kralja Petra Svačića 3,31000 Osijek,Nikola Klaić Lojenov Prilaz 10,10000 Zagreb,Boris Hipp ULICA BANA TEODORA PEJAČEVIĆA 9 (ranije: NAŠICE, AUGUSTA CESARCA, 9),31500 Našice,Robert Žunić Savska Opatovina 34,10000 Zagreb,STUDIO RENTAL d.o.o. za usluge Športska 25,10410 Novo Čiče,Darko Barišić Huzjanova Ulica 22,10000 Zagreb,Željko Borovička Barčev Trg 14,10000 Zagreb,Zdenko Tica Ulica Vladimira Nazora 18,34551 Lipik,Sabina Abdurahimi Kombolova Ulica 3,10000 Zagreb,Darije Petolas Fancevljev Prilaz 8,10000 Zagreb,Perica Mitrović Kardinala Alojzija Stepinca 35,31000 Osijek,Matija Špičić Špičićeva Ulica 4,10410 Mičevec,Natali Bogićević Cvjetno Naselje 14,10410 Velika Gorica,Filip Grilec Ulica Cvijete Zuzorić 53,10000 Zagreb,Zdenka Štern Oreškovićeva Ulica 6 V,10000 Zagreb,Vladimir Vrhovec Jaruščica 11,10000 Zagreb,Oliver Zorić Jaruščica 11,10000 Zagreb,Vjekoslav Caktaš Solinske Mladeži 69 A,21210 Solin,TOMISLAV MILIČEVIĆ VELIKI POGANAC 5,48312 Veliki Poganac,Antun Galić Šetal.150.brigade Hrvat.vojske 1,10000 Zagreb,VRHUNSKA GRADNJA j.d.o.o. za usluge Havidićeva 16,10000 Zagreb,Božica Bronzović Arbanas Jaruščica 5 A,10000 Zagreb,Kristina Tadić Omladinska Ulica 26,10310 Ivanić-Grad,Bernardica Djapić Ulica Božidara Magovca 48,10000 Zagreb,Anita Zrinjan Medsave 26,10430 Medsave,MARKO MARTINOVIĆ STENJEVEČKA 35,10000 Zagreb,NEKTUS INTERIJERI d.o.o. za usluge Ulica Vojina Bakića 2,10000 Zagreb,Josip Munđar Ulica Đurđice Agićeve 3,10000 Zagreb,Igor Bubnjić Prvomajska 11,43500 Daruvar,Branka Lozić Ulica Ferde Livadića 10,10290 Zaprešić,Marinko Ratković Škarnik 26,42223 Škarnik,Dominik Brkić Jaruščica 9 D,10000 Zagreb,Ljubica Žuljić Sisačka 16,10410 Velika Gorica,Ivan Tržić Franje Blažinca 29,10370 Kozinščak,DETONEX d.o.o. za trgovinu Horvaćanska cesta 23,10000 Zagreb,Vanna Bojović Bartolići 35,10000 Zagreb,Alan Jurković Topnička Ulica 10,10000 Zagreb,Branka Tomaško Grančarska Ulica V. Odvojak 2,10257 Kupinečki Kraljevec,Ilija Tufeković Savski Gaj Iii. 18,10000 Zagreb,Antun-Željko Gidi Jaruščica 5,10000 Zagreb,Višnja Broqi Lanište 1 J,10000 Zagreb,GORAN TOMIĆ BUKOVAČKA CESTA 331 A,10000 Zagreb,Nebojša Perić Baburičina Ulica 17,10000 Zagreb,Alen Jelovac Trg Kralja Tomislava 6,10000 Zagreb,Petar Klipić Pičmanova Ulica 5,10000 Zagreb,Maja Katana Ulica Milana Ogrizovića 2,10000 Zagreb,Goran Crepulja Špadići 78,52440 Poreč,Jelena Jozić Dankovečka Ulica 104,10000 Zagreb,Ela Mihovilović Brkić Prisavlje 10,10000 Zagreb,Miodrag Lesar Dolenica 12 F,10250 Lučko,Iris Cekuš Soltz Ulica Josipa Pupačića 4,10000 Zagreb,ORION ULAGANJA d.o.o. za usluge Jaruščica 11,10000 Zagreb,Milijana Vizjak Demšarova Ulica 41,10000 Zagreb,Snježana Šarić Ulica Grada Chicaga 4,10000 Zagreb,Ruža Santini Ivana Merza 8,23210 Turanj</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Jaruščica 11,10000 Zagreb,RENATO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Zagreb,Ranko Tomašević Zamenhofova Ulica 6,10000 Zagreb,Veronika Grubišić Ulica Ivice Kičmanovića 22,10000 Zagreb,Jozo Jerković Jaruščica 5 A,10000 Zagreb,Sebastijan Paunović Ulica Vladimira Filakovca 5,10000 Zagreb,Dragan Josipović Milana Nemičića 19,44250 Petrinja,Maja Došlić Leš Frankopanska 1,35410 Batrina,Robert Gruber Štefanićeva Ulica 8,10000 Zagreb,Marija Pavletić Ulica Rudolfa Bićanića 16,10000 Zagreb,DARKO SMOLJAN STADITTEIL NEUHAUSEN AMTACKERSTR METZINGEN,72555 STADITTEIL NEUHAUSEN AMTACKERSTR METZINGEN,Stipe Kljaić Jaruščica 5 A,10000 Zagreb,B MAMIĆ Šestinski dol 135,10000 Zagreb,Mirjana Grubišić Trnava I. 51 A,10000 Zagreb,IVAN ČOP Jaruščica 5/A,10000 Zagreb,Marinka Perić Filipa Macure 21,Banja Luka,Sanja Lazić Kralja Tomislava 17,33520 Slatina,Domagoj Šoše Logorište 19 A,47000 Karlovac,IMPALA TRGOVINA, društvo s ograničenom odgovornošću za trgovinu i usluge Ivana Keleka 83,10360 Sesvete,Martina Vuletić Kalabarovo Vrelo 12,10000 Zagreb,ANTO PERIĆ BIHAĆKA 30 SESVETSKI KRALJEVEC,10360 Sesvete,Marjan Leši Stubička Ulica 91 A,10000 Zagreb,JOSIP VULETIĆ ULICA ANÐELA NUIĆA 97,10000 Zagreb,Matija Jozić Štibrenska Ulica 1 A,10360 Sesvete,Anđelka Marijanović Trpinjska Ulica 3,10000 Zagreb,Marjan Bavčević Skradinska 3,21000 Split,Marijan Malekin Vrlička Ulica 63,21230 Sinj,DAJANA ANTONIJA BEBEK JARUŠČICA 11,10000 Zagreb,Miro Šahinović Ulica Nike Grškovića 4,10000 Zagreb,OPERETA LEGALIZACIJA društvo s ograničenom odgovornošću za promet nekretnina Kranjčevićeva 53,10000 Zagreb,Josip Biočić Mendlova Ulica 7,10000 Zagreb,Fikret Osmanović Jaruščica 11,10000 Zagreb,Darko Šebalj Posavsko Vrbovo 89 A,10411 Vrbovo Posavsko,Jerko Huljev 4. Rakitski Odvojak 5,10437 Rakitje,Jakov Šošić Odeska 6,21000 Split,Jasmin Čaušević Čaklje 37,21327 Podgora,Franjo Kušević Lučelnica 87,10451 Lučelnica,Rina Broqi Horvaćanska Cesta 166,10000 Zagreb,IVAN KRALJ V. VRBICE 15,10250 Lučko,Mladen Petrlić Ludbreška Ulica 10,10000 Zagreb,Zvonko Babić Jurice Muraia 2,40000 Čakovec,Zvjezdana Balen-Vuglač Marinići 80 B,51216 Marinići,HOJSKI NEKRETNINE društvo s ograničenom odgovornošću za proizvodnju, trgovinu i usluge Majdakova 45,10000 Zagreb,Dragana Drobac Cernik 225,51218 Cernik,METRO LIVING d.o.o. za trgovinu i usluge Sobolski put 16,10000 Zagreb,Martina Peričić Ulica Ivana Zahara 3,10000 Zagreb,Ivona Vuglač Marinići 80 B,51216 Marinići,Darko Acalinović Vladimira Nazora 90,21480 Vis,Sandra Prskalo Jablanovac 24,10000 Zagreb,Ranko Vukosavljević Kutnjački Put 6,10000 Zagreb,CENTAR VIZIJA d.o.o. za trgovinu Kranjčevićeva 53,10000 Zagreb,Stjepan Žuljić Sisačka 16,10410 Velika Gorica,AQUAMONT d.o.o. za graditeljstvo, trgovinu i usluge Sobolski put 16,10000 Zagreb,Dalibor Koljenik Koranska 8,31500 Našice,JOSIP PETRIČEVIĆ ŠETALIŠTE 150. BRIGADE 8,10000 Zagreb,Dino Marjanović Ulica Ljudevita Posavskog 16,10000 Zagreb,Otilia Varoščić Jablanska Ulica 32,10000 Zagreb,Krešimir Flas Vlatka Mačeka 10,35000 Slavonski Brod,Ivanka Zubčić UL. HRVATSKIH BRANITELJA 7 (ranije: PRIDRAGA, PRIDRAGA, 104),23312 Pridraga,Sanja Šukunda Ulica Brune Bušića 3,10000 Zagreb,Martinna Lana Kordić Slavka Kolara 35,10410 Velika Gorica,BORIS JURIĆ VIJENAC DINARE,31000 Osijek,Zlata Piler Ulica Nikole Pavića 34,10000 Zagreb,Ljubica Vidak Jaruščica 5 A,10000 Zagreb,Anđela Matanović Nova X 55,22202 Rogoznica,Petra Kovač Sopnički Odvojak 5 C,10000 Zagreb,Valentina Pavković Jaruščica 7 A,10000 Zagreb,Božidar Lokner Jaruščica 7 A,10000 Zagreb,Miroslav Jurković Razumov Breg 6,10435 Falašćak,Tea Kolić Luketići 55,47300 Zagorje,IVICA TOMIĆ VRANIĆEVA 11,10000 Zagreb,JOSIP JELIĆ SLAVKA KOLARA 35,10410 Velika Gorica,Magda Butorac Bana Jelačića 55,32221 Cerić,Vladimir Čavlović Ulica Anđela Gabrijela 19,32100 Vinkovci,Tatjana Mateković Medveščak 99,10000 Zagreb,Vesna Mladina Ozaljska Ulica 96,10000 Zagreb,Miroslav Šarić Jaruščica 7,10000 Zagreb,Vedran Juroš Ulica Kralja Petra Svačića 3,31000 Osijek,Nikola Klaić Lojenov Prilaz 10,10000 Zagreb,Boris Hipp ULICA BANA TEODORA PEJAČEVIĆA 9 (ranije: NAŠICE, AUGUSTA CESARCA, 9),31500 Našice,Robert Žunić Savska Opatovina 34,10000 Zagreb,STUDIO RENTAL d.o.o. za usluge Športska 25,10410 Novo Čiče,Darko Barišić Huzjanova Ulica 22,10000 Zagreb,Željko Borovička Barčev Trg 14,10000 Zagreb,Zdenko Tica Ulica Vladimira Nazora 18,34551 Lipik,Sabina Abdurahimi Kombolova Ulica 3,10000 Zagreb,Darije Petolas Fancevljev Prilaz 8,10000 Zagreb,Perica Mitrović Kardinala Alojzija Stepinca 35,31000 Osijek,Matija Špičić Špičićeva Ulica 4,10410 Mičevec,Natali Bogićević Cvjetno Naselje 14,10410 Velika Gorica,Filip Grilec Ulica Cvijete Zuzorić 53,10000 Zagreb,Zdenka Štern Oreškovićeva Ulica 6 V,10000 Zagreb,Vladimir Vrhovec Jaruščica 11,10000 Zagreb,Oliver Zorić Jaruščica 11,10000 Zagreb,Vjekoslav Caktaš Solinske Mladeži 69 A,21210 Solin,TOMISLAV MILIČEVIĆ VELIKI POGANAC 5,48312 Veliki Poganac,Antun Galić Šetal.150.brigade Hrvat.vojske 1,10000 Zagreb,VRHUNSKA GRADNJA j.d.o.o. za usluge Havidićeva 16,10000 Zagreb,Božica Bronzović Arbanas Jaruščica 5 A,10000 Zagreb,Kristina Tadić Omladinska Ulica 26,10310 Ivanić-Grad,Bernardica Djapić Ulica Božidara Magovca 48,10000 Zagreb,Anita Zrinjan Medsave 26,10430 Medsave,MARKO MARTINOVIĆ STENJEVEČKA 35,10000 Zagreb,NEKTUS INTERIJERI d.o.o. za usluge Ulica Vojina Bakića 2,10000 Zagreb,Josip Munđar Ulica Đurđice Agićeve 3,10000 Zagreb,Igor Bubnjić Prvomajska 11,43500 Daruvar,Branka Lozić Ulica Ferde Livadića 10,10290 Zaprešić,Marinko Ratković Škarnik 26,42223 Škarnik,Dominik Brkić Jaruščica 9 D,10000 Zagreb,Ljubica Žuljić Sisačka 16,10410 Velika Gorica,Ivan Tržić Franje Blažinca 29,10370 Kozinščak,DETONEX d.o.o. za trgovinu Horvaćanska cesta 23,10000 Zagreb,Vanna Bojović Bartolići 35,10000 Zagreb,Alan Jurković Topnička Ulica 10,10000 Zagreb,Branka Tomaško Grančarska Ulica V. Odvojak 2,10257 Kupinečki Kraljevec,Ilija Tufeković Savski Gaj Iii. 18,10000 Zagreb,Antun-Željko Gidi Jaruščica 5,10000 Zagreb,Višnja Broqi Lanište 1 J,10000 Zagreb,GORAN TOMIĆ BUKOVAČKA CESTA 331 A,10000 Zagreb,Nebojša Perić Baburičina Ulica 17,10000 Zagreb,Alen Jelovac Trg Kralja Tomislava 6,10000 Zagreb,Petar Klipić Pičmanova Ulica 5,10000 Zagreb,Maja Katana Ulica Milana Ogrizovića 2,10000 Zagreb,Goran Crepulja Špadići 78,52440 Poreč,Jelena Jozić Dankovečka Ulica 104,10000 Zagreb,Ela Mihovilović Brkić Prisavlje 10,10000 Zagreb,Miodrag Lesar Dolenica 12 F,10250 Lučko,Iris Cekuš Soltz Ulica Josipa Pupačića 4,10000 Zagreb,ORION ULAGANJA d.o.o. za usluge Jaruščica 11,10000 Zagreb,Milijana Vizjak Demšarova Ulica 41,10000 Zagreb,Snježana Šarić Ulica Grada Chicaga 4,10000 Zagreb,Ruža Santini Ivana Merza 8,23210 Turanj</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 OIB 05965133878, Jaruščica 11,10000 Zagreb,RENATO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Zagreb,Ranko Tomašević, OIB 86778817194, Zamenhofova Ulica 6,10000 Zagreb,Veronika Grubišić, OIB 10961890432, Ulica Ivice Kičmanovića 22,10000 Zagreb,Jozo Jerković, OIB 16863827730, Jaruščica 5 A,10000 Zagreb,Sebastijan Paunović, OIB 71479698322, Ulica Vladimira Filakovca 5,10000 Zagreb,Dragan Josipović, OIB 05767821988, Milana Nemičića 19,44250 Petrinja,Maja Došlić Leš, OIB 75355077589, Frankopanska 1,35410 Batrina,Robert Gruber, OIB 72359897820, Štefanićeva Ulica 8,10000 Zagreb,Marija Pavletić, OIB 67403334435, Ulica Rudolfa Bićanića 16,10000 Zagreb,DARKO SMOLJAN, STADITTEIL NEUHAUSEN AMTACKERSTR METZINGEN,72555 STADITTEIL NEUHAUSEN AMTACKERSTR METZINGEN,Stipe Kljaić, OIB 04222923717, Jaruščica 5 A,10000 Zagreb,B MAMIĆ, Šestinski dol 135,10000 Zagreb,Mirjana Grubišić, OIB 71833983967, Trnava I. 51 A,10000 Zagreb,IVAN ČOP, Jaruščica 5/A,10000 Zagreb,Marinka Perić, OIB 11689582126, Filipa Macure 21,Banja Luka,Sanja Lazić, OIB 93538380913, Kralja Tomislava 17,33520 Slatina,Domagoj Šoše, OIB 76698290315, Logorište 19 A,47000 Karlovac,IMPALA TRGOVINA, društvo s ograničenom odgovornošću za trgovinu i usluge, OIB 74349957002, Ivana Keleka 83,10360 Sesvete,Martina Vuletić, OIB 73670201850, Kalabarovo Vrelo 12,10000 Zagreb,ANTO PERIĆ, BIHAĆKA 30 SESVETSKI KRALJEVEC,10360 Sesvete,Marjan Leši, OIB 77679532298, Stubička Ulica 91 A,10000 Zagreb,JOSIP VULETIĆ, ULICA ANÐELA NUIĆA 97,10000 Zagreb,Matija Jozić, OIB 63838897711, Štibrenska Ulica 1 A,10360 Sesvete,Anđelka Marijanović, OIB 50730779773, Trpinjska Ulica 3,10000 Zagreb,Marjan Bavčević, OIB 26538063798, Skradinska 3,21000 Split,Marijan Malekin, OIB 58644776096, Vrlička Ulica 63,21230 Sinj,DAJANA ANTONIJA BEBEK, JARUŠČICA 11,10000 Zagreb,Miro Šahinović, OIB 06143438724, Ulica Nike Grškovića 4,10000 Zagreb,OPERETA LEGALIZACIJA društvo s ograničenom odgovornošću za promet nekretnina, OIB 59459077421, Kranjčevićeva 53,10000 Zagreb,Josip Biočić, OIB 01933666749, Mendlova Ulica 7,10000 Zagreb,Fikret Osmanović, OIB 72517850145, Jaruščica 11,10000 Zagreb,Darko Šebalj, OIB 05296710885, Posavsko Vrbovo 89 A,10411 Vrbovo Posavsko,Jerko Huljev, OIB 18648097894, 4. Rakitski Odvojak 5,10437 Rakitje,Jakov Šošić, OIB 77618338351, Odeska 6,21000 Split,Jasmin Čaušević, OIB 18030083498, Čaklje 37,21327 Podgora,Franjo Kušević, OIB 46060556856, Lučelnica 87,10451 Lučelnica,Rina Broqi, OIB 27121995258, Horvaćanska Cesta 166,10000 Zagreb,IVAN KRALJ, V. VRBICE 15,10250 Lučko,Mladen Petrlić, OIB 88977535430, Ludbreška Ulica 10,10000 Zagreb,Zvonko Babić, OIB 70434924687, Jurice Muraia 2,40000 Čakovec,Zvjezdana Balen-Vuglač, OIB 41427375263, Marinići 80 B,51216 Marinići,HOJSKI NEKRETNINE društvo s ograničenom odgovornošću za proizvodnju, trgovinu i usluge, OIB 48954500679, Majdakova 45,10000 Zagreb,Dragana Drobac, OIB 50310836278, Cernik 225,51218 Cernik,METRO LIVING d.o.o. za trgovinu i usluge, OIB 18836443912, Sobolski put 16,10000 Zagreb,Martina Peričić, OIB 41096827899, Ulica Ivana Zahara 3,10000 Zagreb,Ivona Vuglač, OIB 68310426614, Marinići 80 B,51216 Marinići,Darko Acalinović, OIB 00614141617, Vladimira Nazora 90,21480 Vis,Sandra Prskalo, OIB 89797926066, Jablanovac 24,10000 Zagreb,Ranko Vukosavljević, OIB 51556794836, Kutnjački Put 6,10000 Zagreb,CENTAR VIZIJA d.o.o. za trgovinu, OIB 05417850582, Kranjčevićeva 53,10000 Zagreb,Stjepan Žuljić, OIB 86416796158, Sisačka 16,10410 Velika Gorica,AQUAMONT d.o.o. za graditeljstvo, trgovinu i usluge, OIB 85058985197, Sobolski put 16,10000 Zagreb,Dalibor Koljenik, OIB 32237070324, Koranska 8,31500 Našice,JOSIP PETRIČEVIĆ, ŠETALIŠTE 150. BRIGADE 8,10000 Zagreb,Dino Marjanović, OIB 94571187643, Ulica Ljudevita Posavskog 16,10000 Zagreb,Otilia Varoščić, OIB 29857255382, Jablanska Ulica 32,10000 Zagreb,Krešimir Flas, OIB 24601707285, Vlatka Mačeka 10,35000 Slavonski Brod,Ivanka Zubčić, OIB 81995032685, UL. HRVATSKIH BRANITELJA 7 (ranije: PRIDRAGA, PRIDRAGA, 104),23312 Pridraga,Sanja Šukunda, OIB 59006877827, Ulica Brune Bušića 3,10000 Zagreb,Martinna Lana Kordić, OIB 17298754112, Slavka Kolara 35,10410 Velika Gorica,BORIS JURIĆ, VIJENAC DINARE,31000 Osijek,Zlata Piler, OIB 13123416897, Ulica Nikole Pavića 34,10000 Zagreb,Ljubica Vidak, OIB 59045015690, Jaruščica 5 A,10000 Zagreb,Anđela Matanović, OIB 23863557391, Nova X 55,22202 Rogoznica,Petra Kovač, OIB 81818391740, Sopnički Odvojak 5 C,10000 Zagreb,Valentina Pavković, OIB 87067683188, Jaruščica 7 A,10000 Zagreb,Božidar Lokner, OIB 27430987328, Jaruščica 7 A,10000 Zagreb,Miroslav Jurković, OIB 54288805565, Razumov Breg 6,10435 Falašćak,Tea Kolić, OIB 41585198769, Luketići 55,47300 Zagorje,IVICA TOMIĆ, VRANIĆEVA 11,10000 Zagreb,JOSIP JELIĆ, SLAVKA KOLARA 35,10410 Velika Gorica,Magda Butorac, OIB 08583634020, Bana Jelačića 55,32221 Cerić,Vladimir Čavlović, OIB 56625730708, Ulica Anđela Gabrijela 19,32100 Vinkovci,Tatjana Mateković, OIB 74561760663, Medveščak 99,10000 Zagreb,Vesna Mladina, OIB 71801437335, Ozaljska Ulica 96,10000 Zagreb,Miroslav Šarić, OIB 25341165767, Jaruščica 7,10000 Zagreb,Vedran Juroš, OIB 63902441919, Ulica Kralja Petra Svačića 3,31000 Osijek,Nikola Klaić, OIB 48832374139, Lojenov Prilaz 10,10000 Zagreb,Boris Hipp, OIB 42112609273, ULICA BANA TEODORA PEJAČEVIĆA 9 (ranije: NAŠICE, AUGUSTA CESARCA, 9),31500 Našice,Robert Žunić, OIB 45515944422, Savska Opatovina 34,10000 Zagreb,STUDIO RENTAL d.o.o. za usluge, OIB 04132278774, Športska 25,10410 Novo Čiče,Darko Barišić, OIB 62519692888, Huzjanova Ulica 22,10000 Zagreb,Željko Borovička, OIB 56179447139, Barčev Trg 14,10000 Zagreb,Zdenko Tica, OIB 49584641587, Ulica Vladimira Nazora 18,34551 Lipik,Sabina Abdurahimi, OIB 67660387238, Kombolova Ulica 3,10000 Zagreb,Darije Petolas, OIB 10344917608, Fancevljev Prilaz 8,10000 Zagreb,Perica Mitrović, OIB 29538074286, Kardinala Alojzija Stepinca 35,31000 Osijek,Matija Špičić, OIB 02495519389, Špičićeva Ulica 4,10410 Mičevec,Natali Bogićević, OIB 84056119217, Cvjetno Naselje 14,10410 Velika Gorica,Filip Grilec, OIB 94471925962, Ulica Cvijete Zuzorić 53,10000 Zagreb,Zdenka Štern, OIB 32826205231, Oreškovićeva Ulica 6 V,10000 Zagreb,Vladimir Vrhovec, OIB 36459972653, Jaruščica 11,10000 Zagreb,Oliver Zorić, OIB 35822433380, Jaruščica 11,10000 Zagreb,Vjekoslav Caktaš, OIB 62953165590, Solinske Mladeži 69 A,21210 Solin,TOMISLAV MILIČEVIĆ, VELIKI POGANAC 5,48312 Veliki Poganac,Antun Galić, OIB 26954182575, Šetal.150.brigade Hrvat.vojske 1,10000 Zagreb,VRHUNSKA GRADNJA j.d.o.o. za usluge, OIB 44285161879, Havidićeva 16,10000 Zagreb,Božica Bronzović Arbanas, OIB 81109718920, Jaruščica 5 A,10000 Zagreb,Kristina Tadić, OIB 34964601979, Omladinska Ulica 26,10310 Ivanić-Grad,Bernardica Djapić, OIB 83416361565, Ulica Božidara Magovca 48,10000 Zagreb,Anita Zrinjan, OIB 45979512796, Medsave 26,10430 Medsave,MARKO MARTINOVIĆ, STENJEVEČKA 35,10000 Zagreb,NEKTUS INTERIJERI d.o.o. za usluge, OIB 87157825646, Ulica Vojina Bakića 2,10000 Zagreb,Josip Munđar, OIB 55396621716, Ulica Đurđice Agićeve 3,10000 Zagreb,Igor Bubnjić, OIB 68673320401, Prvomajska 11,43500 Daruvar,Branka Lozić, OIB 03377626486, Ulica Ferde Livadića 10,10290 Zaprešić,Marinko Ratković, OIB 54057243372, Škarnik 26,42223 Škarnik,Dominik Brkić, OIB 14406310871, Jaruščica 9 D,10000 Zagreb,Ljubica Žuljić, OIB 47641118940, Sisačka 16,10410 Velika Gorica,Ivan Tržić, OIB 88170432071, Franje Blažinca 29,10370 Kozinščak,DETONEX d.o.o. za trgovinu, OIB 84246899345, Horvaćanska cesta 23,10000 Zagreb,Vanna Bojović, OIB 83656206667, Bartolići 35,10000 Zagreb,Alan Jurković, OIB 53995301946, Topnička Ulica 10,10000 Zagreb,Branka Tomaško, OIB 93793808015, Grančarska Ulica V. Odvojak 2,10257 Kupinečki Kraljevec,Ilija Tufeković, OIB 85272849807, Savski Gaj Iii. 18,10000 Zagreb,Antun-Željko Gidi, OIB 68779306540, Jaruščica 5,10000 Zagreb,Višnja Broqi, OIB 35093755829, Lanište 1 J,10000 Zagreb,GORAN TOMIĆ, BUKOVAČKA CESTA 331 A,10000 Zagreb,Nebojša Perić, OIB 17683491651, Baburičina Ulica 17,10000 Zagreb,Alen Jelovac, OIB 92213194197, Trg Kralja Tomislava 6,10000 Zagreb,Petar Klipić, OIB 72968154640, Pičmanova Ulica 5,10000 Zagreb,Maja Katana, OIB 98013783313, Ulica Milana Ogrizovića 2,10000 Zagreb,Goran Crepulja, OIB 18982056058, Špadići 78,52440 Poreč,Jelena Jozić, OIB 61368880664, Dankovečka Ulica 104,10000 Zagreb,Ela Mihovilović Brkić, OIB 71624369158, Prisavlje 10,10000 Zagreb,Miodrag Lesar, OIB 04182813536, Dolenica 12 F,10250 Lučko,Iris Cekuš Soltz, OIB 72558220282, Ulica Josipa Pupačića 4,10000 Zagreb,ORION ULAGANJA d.o.o. za usluge, OIB 45663810571, Jaruščica 11,10000 Zagreb,Milijana Vizjak, OIB 24053414429, Demšarova Ulica 41,10000 Zagreb,Snježana Šarić, OIB 81440476583, Ulica Grada Chicaga 4,10000 Zagreb,Ruža Santini, OIB 95280404750, Ivana Merza 8,23210 Turanj</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 OIB 05965133878, Jaruščica 11,10000 Zagreb,RENATO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Zagreb,Ranko Tomašević, OIB 86778817194, Zamenhofova Ulica 6,10000 Zagreb,Veronika Grubišić, OIB 10961890432, Ulica Ivice Kičmanovića 22,10000 Zagreb,Jozo Jerković, OIB 16863827730, Jaruščica 5 A,10000 Zagreb,Sebastijan Paunović, OIB 71479698322, Ulica Vladimira Filakovca 5,10000 Zagreb,Dragan Josipović, OIB 05767821988, Milana Nemičića 19,44250 Petrinja,Maja Došlić Leš, OIB 75355077589, Frankopanska 1,35410 Batrina,Robert Gruber, OIB 72359897820, Štefanićeva Ulica 8,10000 Zagreb,Marija Pavletić, OIB 67403334435, Ulica Rudolfa Bićanića 16,10000 Zagreb,DARKO SMOLJAN, STADITTEIL NEUHAUSEN AMTACKERSTR METZINGEN,72555 STADITTEIL NEUHAUSEN AMTACKERSTR METZINGEN,Stipe Kljaić, OIB 04222923717, Jaruščica 5 A,10000 Zagreb,B MAMIĆ, Šestinski dol 135,10000 Zagreb,Mirjana Grubišić, OIB 71833983967, Trnava I. 51 A,10000 Zagreb,IVAN ČOP, Jaruščica 5/A,10000 Zagreb,Marinka Perić, OIB 11689582126, Filipa Macure 21,Banja Luka,Sanja Lazić, OIB 93538380913, Kralja Tomislava 17,33520 Slatina,Domagoj Šoše, OIB 76698290315, Logorište 19 A,47000 Karlovac,IMPALA TRGOVINA, društvo s ograničenom odgovornošću za trgovinu i usluge, OIB 74349957002, Ivana Keleka 83,10360 Sesvete,Martina Vuletić, OIB 73670201850, Kalabarovo Vrelo 12,10000 Zagreb,ANTO PERIĆ, BIHAĆKA 30 SESVETSKI KRALJEVEC,10360 Sesvete,Marjan Leši, OIB 77679532298, Stubička Ulica 91 A,10000 Zagreb,JOSIP VULETIĆ, ULICA ANÐELA NUIĆA 97,10000 Zagreb,Matija Jozić, OIB 63838897711, Štibrenska Ulica 1 A,10360 Sesvete,Anđelka Marijanović, OIB 50730779773, Trpinjska Ulica 3,10000 Zagreb,Marjan Bavčević, OIB 26538063798, Skradinska 3,21000 Split,Marijan Malekin, OIB 58644776096, Vrlička Ulica 63,21230 Sinj,DAJANA ANTONIJA BEBEK, JARUŠČICA 11,10000 Zagreb,Miro Šahinović, OIB 06143438724, Ulica Nike Grškovića 4,10000 Zagreb,OPERETA LEGALIZACIJA društvo s ograničenom odgovornošću za promet nekretnina, OIB 59459077421, Kranjčevićeva 53,10000 Zagreb,Josip Biočić, OIB 01933666749, Mendlova Ulica 7,10000 Zagreb,Fikret Osmanović, OIB 72517850145, Jaruščica 11,10000 Zagreb,Darko Šebalj, OIB 05296710885, Posavsko Vrbovo 89 A,10411 Vrbovo Posavsko,Jerko Huljev, OIB 18648097894, 4. Rakitski Odvojak 5,10437 Rakitje,Jakov Šošić, OIB 77618338351, Odeska 6,21000 Split,Jasmin Čaušević, OIB 18030083498, Čaklje 37,21327 Podgora,Franjo Kušević, OIB 46060556856, Lučelnica 87,10451 Lučelnica,Rina Broqi, OIB 27121995258, Horvaćanska Cesta 166,10000 Zagreb,IVAN KRALJ, V. VRBICE 15,10250 Lučko,Mladen Petrlić, OIB 88977535430, Ludbreška Ulica 10,10000 Zagreb,Zvonko Babić, OIB 70434924687, Jurice Muraia 2,40000 Čakovec,Zvjezdana Balen-Vuglač, OIB 41427375263, Marinići 80 B,51216 Marinići,HOJSKI NEKRETNINE društvo s ograničenom odgovornošću za proizvodnju, trgovinu i usluge, OIB 48954500679, Majdakova 45,10000 Zagreb,Dragana Drobac, OIB 50310836278, Cernik 225,51218 Cernik,METRO LIVING d.o.o. za trgovinu i usluge, OIB 18836443912, Sobolski put 16,10000 Zagreb,Martina Peričić, OIB 41096827899, Ulica Ivana Zahara 3,10000 Zagreb,Ivona Vuglač, OIB 68310426614, Marinići 80 B,51216 Marinići,Darko Acalinović, OIB 00614141617, Vladimira Nazora 90,21480 Vis,Sandra Prskalo, OIB 89797926066, Jablanovac 24,10000 Zagreb,Ranko Vukosavljević, OIB 51556794836, Kutnjački Put 6,10000 Zagreb,CENTAR VIZIJA d.o.o. za trgovinu, OIB 05417850582, Kranjčevićeva 53,10000 Zagreb,Stjepan Žuljić, OIB 86416796158, Sisačka 16,10410 Velika Gorica,AQUAMONT d.o.o. za graditeljstvo, trgovinu i usluge, OIB 85058985197, Sobolski put 16,10000 Zagreb,Dalibor Koljenik, OIB 32237070324, Koranska 8,31500 Našice,JOSIP PETRIČEVIĆ, ŠETALIŠTE 150. BRIGADE 8,10000 Zagreb,Dino Marjanović, OIB 94571187643, Ulica Ljudevita Posavskog 16,10000 Zagreb,Otilia Varoščić, OIB 29857255382, Jablanska Ulica 32,10000 Zagreb,Krešimir Flas, OIB 24601707285, Vlatka Mačeka 10,35000 Slavonski Brod,Ivanka Zubčić, OIB 81995032685, UL. HRVATSKIH BRANITELJA 7 (ranije: PRIDRAGA, PRIDRAGA, 104),23312 Pridraga,Sanja Šukunda, OIB 59006877827, Ulica Brune Bušića 3,10000 Zagreb,Martinna Lana Kordić, OIB 17298754112, Slavka Kolara 35,10410 Velika Gorica,BORIS JURIĆ, VIJENAC DINARE,31000 Osijek,Zlata Piler, OIB 13123416897, Ulica Nikole Pavića 34,10000 Zagreb,Ljubica Vidak, OIB 59045015690, Jaruščica 5 A,10000 Zagreb,Anđela Matanović, OIB 23863557391, Nova X 55,22202 Rogoznica,Petra Kovač, OIB 81818391740, Sopnički Odvojak 5 C,10000 Zagreb,Valentina Pavković, OIB 87067683188, Jaruščica 7 A,10000 Zagreb,Božidar Lokner, OIB 27430987328, Jaruščica 7 A,10000 Zagreb,Miroslav Jurković, OIB 54288805565, Razumov Breg 6,10435 Falašćak,Tea Kolić, OIB 41585198769, Luketići 55,47300 Zagorje,IVICA TOMIĆ, VRANIĆEVA 11,10000 Zagreb,JOSIP JELIĆ, SLAVKA KOLARA 35,10410 Velika Gorica,Magda Butorac, OIB 08583634020, Bana Jelačića 55,32221 Cerić,Vladimir Čavlović, OIB 56625730708, Ulica Anđela Gabrijela 19,32100 Vinkovci,Tatjana Mateković, OIB 74561760663, Medveščak 99,10000 Zagreb,Vesna Mladina, OIB 71801437335, Ozaljska Ulica 96,10000 Zagreb,Miroslav Šarić, OIB 25341165767, Jaruščica 7,10000 Zagreb,Vedran Juroš, OIB 63902441919, Ulica Kralja Petra Svačića 3,31000 Osijek,Nikola Klaić, OIB 48832374139, Lojenov Prilaz 10,10000 Zagreb,Boris Hipp, OIB 42112609273, ULICA BANA TEODORA PEJAČEVIĆA 9 (ranije: NAŠICE, AUGUSTA CESARCA, 9),31500 Našice,Robert Žunić, OIB 45515944422, Savska Opatovina 34,10000 Zagreb,STUDIO RENTAL d.o.o. za usluge, OIB 04132278774, Športska 25,10410 Novo Čiče,Darko Barišić, OIB 62519692888, Huzjanova Ulica 22,10000 Zagreb,Željko Borovička, OIB 56179447139, Barčev Trg 14,10000 Zagreb,Zdenko Tica, OIB 49584641587, Ulica Vladimira Nazora 18,34551 Lipik,Sabina Abdurahimi, OIB 67660387238, Kombolova Ulica 3,10000 Zagreb,Darije Petolas, OIB 10344917608, Fancevljev Prilaz 8,10000 Zagreb,Perica Mitrović, OIB 29538074286, Kardinala Alojzija Stepinca 35,31000 Osijek,Matija Špičić, OIB 02495519389, Špičićeva Ulica 4,10410 Mičevec,Natali Bogićević, OIB 84056119217, Cvjetno Naselje 14,10410 Velika Gorica,Filip Grilec, OIB 94471925962, Ulica Cvijete Zuzorić 53,10000 Zagreb,Zdenka Štern, OIB 32826205231, Oreškovićeva Ulica 6 V,10000 Zagreb,Vladimir Vrhovec, OIB 36459972653, Jaruščica 11,10000 Zagreb,Oliver Zorić, OIB 35822433380, Jaruščica 11,10000 Zagreb,Vjekoslav Caktaš, OIB 62953165590, Solinske Mladeži 69 A,21210 Solin,TOMISLAV MILIČEVIĆ, VELIKI POGANAC 5,48312 Veliki Poganac,Antun Galić, OIB 26954182575, Šetal.150.brigade Hrvat.vojske 1,10000 Zagreb,VRHUNSKA GRADNJA j.d.o.o. za usluge, OIB 44285161879, Havidićeva 16,10000 Zagreb,Božica Bronzović Arbanas, OIB 81109718920, Jaruščica 5 A,10000 Zagreb,Kristina Tadić, OIB 34964601979, Omladinska Ulica 26,10310 Ivanić-Grad,Bernardica Djapić, OIB 83416361565, Ulica Božidara Magovca 48,10000 Zagreb,Anita Zrinjan, OIB 45979512796, Medsave 26,10430 Medsave,MARKO MARTINOVIĆ, STENJEVEČKA 35,10000 Zagreb,NEKTUS INTERIJERI d.o.o. za usluge, OIB 87157825646, Ulica Vojina Bakića 2,10000 Zagreb,Josip Munđar, OIB 55396621716, Ulica Đurđice Agićeve 3,10000 Zagreb,Igor Bubnjić, OIB 68673320401, Prvomajska 11,43500 Daruvar,Branka Lozić, OIB 03377626486, Ulica Ferde Livadića 10,10290 Zaprešić,Marinko Ratković, OIB 54057243372, Škarnik 26,42223 Škarnik,Dominik Brkić, OIB 14406310871, Jaruščica 9 D,10000 Zagreb,Ljubica Žuljić, OIB 47641118940, Sisačka 16,10410 Velika Gorica,Ivan Tržić, OIB 88170432071, Franje Blažinca 29,10370 Kozinščak,DETONEX d.o.o. za trgovinu, OIB 84246899345, Horvaćanska cesta 23,10000 Zagreb,Vanna Bojović, OIB 83656206667, Bartolići 35,10000 Zagreb,Alan Jurković, OIB 53995301946, Topnička Ulica 10,10000 Zagreb,Branka Tomaško, OIB 93793808015, Grančarska Ulica V. Odvojak 2,10257 Kupinečki Kraljevec,Ilija Tufeković, OIB 85272849807, Savski Gaj Iii. 18,10000 Zagreb,Antun-Željko Gidi, OIB 68779306540, Jaruščica 5,10000 Zagreb,Višnja Broqi, OIB 35093755829, Lanište 1 J,10000 Zagreb,GORAN TOMIĆ, BUKOVAČKA CESTA 331 A,10000 Zagreb,Nebojša Perić, OIB 17683491651, Baburičina Ulica 17,10000 Zagreb,Alen Jelovac, OIB 92213194197, Trg Kralja Tomislava 6,10000 Zagreb,Petar Klipić, OIB 72968154640, Pičmanova Ulica 5,10000 Zagreb,Maja Katana, OIB 98013783313, Ulica Milana Ogrizovića 2,10000 Zagreb,Goran Crepulja, OIB 18982056058, Špadići 78,52440 Poreč,Jelena Jozić, OIB 61368880664, Dankovečka Ulica 104,10000 Zagreb,Ela Mihovilović Brkić, OIB 71624369158, Prisavlje 10,10000 Zagreb,Miodrag Lesar, OIB 04182813536, Dolenica 12 F,10250 Lučko,Iris Cekuš Soltz, OIB 72558220282, Ulica Josipa Pupačića 4,10000 Zagreb,ORION ULAGANJA d.o.o. za usluge, OIB 45663810571, Jaruščica 11,10000 Zagreb,Milijana Vizjak, OIB 24053414429, Demšarova Ulica 41,10000 Zagreb,Snježana Šarić, OIB 81440476583, Ulica Grada Chicaga 4,10000 Zagreb,Ruža Santini, OIB 95280404750, Ivana Merza 8,23210 Turanj</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Surla,Ranko Tomašević,Veronika Grubišić,Jozo Jerković,Sebastijan Paunović,Dragan Josipović,Maja Došlić Leš,Robert Gruber,Marija Pavletić,DARKO SMOLJAN,Stipe Kljaić,B MAMIĆ,Mirjana Grubišić,IVAN ČOP,Marinka Perić,Sanja Lazić,Domagoj Šoše,IMPALA TRGOVINA, društvo s ograničenom odgovornošću za trgovinu i usluge,Martina Vuletić,ANTO PERIĆ,Marjan Leši,JOSIP VULETIĆ,Matija Jozić,Anđelka Marijanović,Marjan Bavčević,Marijan Malekin,DAJANA ANTONIJA BEBEK,Miro Šahinović,OPERETA LEGALIZACIJA društvo s ograničenom odgovornošću za promet nekretnina,Josip Biočić,Fikret Osmanović,Darko Šebalj,Jerko Huljev,Jakov Šošić,Jasmin Čaušević,Franjo Kušević,Rina Broqi,IVAN KRALJ,Mladen Petrlić,Zvonko Babić,Zvjezdana Balen-Vuglač,HOJSKI NEKRETNINE društvo s ograničenom odgovornošću za proizvodnju, trgovinu i usluge,Dragana Drobac,METRO LIVING d.o.o. za trgovinu i usluge,Martina Peričić,Ivona Vuglač,Darko Acalinović,Sandra Prskalo,Ranko Vukosavljević,CENTAR VIZIJA d.o.o. za trgovinu,Stjepan Žuljić,AQUAMONT d.o.o. za graditeljstvo, trgovinu i usluge,Dalibor Koljenik,JOSIP PETRIČEVIĆ,Dino Marjanović,Otilia Varoščić,Krešimir Flas,Ivanka Zubčić,Sanja Šukunda,Martinna Lana Kordić,BORIS JURIĆ,Zlata Piler,Ljubica Vidak,Anđela Matanović,Petra Kovač,Valentina Pavković,Božidar Lokner,Miroslav Jurković,Tea Kolić,IVICA TOMIĆ,JOSIP JELIĆ,Magda Butorac,Vladimir Čavlović,Tatjana Mateković,Vesna Mladina,Miroslav Šarić,Vedran Juroš,Nikola Klaić,Boris Hipp,Robert Žunić,STUDIO RENTAL d.o.o. za usluge,Darko Barišić,Željko Borovička,Zdenko Tica,Sabina Abdurahimi,Darije Petolas,Perica Mitrović,Matija Špičić,Natali Bogićević,Filip Grilec,Zdenka Štern,Vladimir Vrhovec,Oliver Zorić,Vjekoslav Caktaš,TOMISLAV MILIČEVIĆ,Antun Galić,VRHUNSKA GRADNJA j.d.o.o. za usluge,Božica Bronzović Arbanas,Kristina Tadić,Bernardica Djapić,Anita Zrinjan,MARKO MARTINOVIĆ,NEKTUS INTERIJERI d.o.o. za usluge,Josip Munđar,Igor Bubnjić,Branka Lozić,Marinko Ratković,Dominik Brkić,Ljubica Žuljić,Ivan Tržić,DETONEX d.o.o. za trgovinu,Vanna Bojović,Alan Jurković,Branka Tomaško,Ilija Tufeković,Antun-Željko Gidi,Višnja Broqi,GORAN TOMIĆ,Nebojša Perić,Alen Jelovac,Petar Klipić,Maja Katana,Goran Crepulja,Jelena Jozić,Ela Mihovilović Brkić,Miodrag Lesar,Iris Cekuš Soltz,ORION ULAGANJA d.o.o. za usluge,Milijana Vizjak,Snježana Šarić,Ruža Santini</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Surla,Ranko Tomašević,Veronika Grubišić,Jozo Jerković,Sebastijan Paunović,Dragan Josipović,Maja Došlić Leš,Robert Gruber,Marija Pavletić,DARKO SMOLJAN,Stipe Kljaić,B MAMIĆ,Mirjana Grubišić,IVAN ČOP,Marinka Perić,Sanja Lazić,Domagoj Šoše,IMPALA TRGOVINA, društvo s ograničenom odgovornošću za trgovinu i usluge,Martina Vuletić,ANTO PERIĆ,Marjan Leši,JOSIP VULETIĆ,Matija Jozić,Anđelka Marijanović,Marjan Bavčević,Marijan Malekin,DAJANA ANTONIJA BEBEK,Miro Šahinović,OPERETA LEGALIZACIJA društvo s ograničenom odgovornošću za promet nekretnina,Josip Biočić,Fikret Osmanović,Darko Šebalj,Jerko Huljev,Jakov Šošić,Jasmin Čaušević,Franjo Kušević,Rina Broqi,IVAN KRALJ,Mladen Petrlić,Zvonko Babić,Zvjezdana Balen-Vuglač,HOJSKI NEKRETNINE društvo s ograničenom odgovornošću za proizvodnju, trgovinu i usluge,Dragana Drobac,METRO LIVING d.o.o. za trgovinu i usluge,Martina Peričić,Ivona Vuglač,Darko Acalinović,Sandra Prskalo,Ranko Vukosavljević,CENTAR VIZIJA d.o.o. za trgovinu,Stjepan Žuljić,AQUAMONT d.o.o. za graditeljstvo, trgovinu i usluge,Dalibor Koljenik,JOSIP PETRIČEVIĆ,Dino Marjanović,Otilia Varoščić,Krešimir Flas,Ivanka Zubčić,Sanja Šukunda,Martinna Lana Kordić,BORIS JURIĆ,Zlata Piler,Ljubica Vidak,Anđela Matanović,Petra Kovač,Valentina Pavković,Božidar Lokner,Miroslav Jurković,Tea Kolić,IVICA TOMIĆ,JOSIP JELIĆ,Magda Butorac,Vladimir Čavlović,Tatjana Mateković,Vesna Mladina,Miroslav Šarić,Vedran Juroš,Nikola Klaić,Boris Hipp,Robert Žunić,STUDIO RENTAL d.o.o. za usluge,Darko Barišić,Željko Borovička,Zdenko Tica,Sabina Abdurahimi,Darije Petolas,Perica Mitrović,Matija Špičić,Natali Bogićević,Filip Grilec,Zdenka Štern,Vladimir Vrhovec,Oliver Zorić,Vjekoslav Caktaš,TOMISLAV MILIČEVIĆ,Antun Galić,VRHUNSKA GRADNJA j.d.o.o. za usluge,Božica Bronzović Arbanas,Kristina Tadić,Bernardica Djapić,Anita Zrinjan,MARKO MARTINOVIĆ,NEKTUS INTERIJERI d.o.o. za usluge,Josip Munđar,Igor Bubnjić,Branka Lozić,Marinko Ratković,Dominik Brkić,Ljubica Žuljić,Ivan Tržić,DETONEX d.o.o. za trgovinu,Vanna Bojović,Alan Jurković,Branka Tomaško,Ilija Tufeković,Antun-Željko Gidi,Višnja Broqi,GORAN TOMIĆ,Nebojša Perić,Alen Jelovac,Petar Klipić,Maja Katana,Goran Crepulja,Jelena Jozić,Ela Mihovilović Brkić,Miodrag Lesar,Iris Cekuš Soltz,ORION ULAGANJA d.o.o. za usluge,Milijana Vizjak,Snježana Šarić,Ruža Santini</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 OIB 05965133878,RENATO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69603850430,Ranko Tomašević, OIB 86778817194,Veronika Grubišić, OIB 10961890432,Jozo Jerković, OIB 16863827730,Sebastijan Paunović, OIB 71479698322,Dragan Josipović, OIB 05767821988,Maja Došlić Leš, OIB 75355077589,Robert Gruber, OIB 72359897820,Marija Pavletić, OIB 67403334435,DARKO SMOLJAN,Stipe Kljaić, OIB 04222923717,B MAMIĆ,Mirjana Grubišić, OIB 71833983967,IVAN ČOP,Marinka Perić, OIB 11689582126,Sanja Lazić, OIB 93538380913,Domagoj Šoše, OIB 76698290315,IMPALA TRGOVINA, društvo s ograničenom odgovornošću za trgovinu i usluge, OIB 74349957002,Martina Vuletić, OIB 73670201850,ANTO PERIĆ,Marjan Leši, OIB 77679532298,JOSIP VULETIĆ,Matija Jozić, OIB 63838897711,Anđelka Marijanović, OIB 50730779773,Marjan Bavčević, OIB 26538063798,Marijan Malekin, OIB 58644776096,DAJANA ANTONIJA BEBEK,Miro Šahinović, OIB 06143438724,OPERETA LEGALIZACIJA društvo s ograničenom odgovornošću za promet nekretnina, OIB 59459077421,Josip Biočić, OIB 01933666749,Fikret Osmanović, OIB 72517850145,Darko Šebalj, OIB 05296710885,Jerko Huljev, OIB 18648097894,Jakov Šošić, OIB 77618338351,Jasmin Čaušević, OIB 18030083498,Franjo Kušević, OIB 46060556856,Rina Broqi, OIB 27121995258,IVAN KRALJ,Mladen Petrlić, OIB 88977535430,Zvonko Babić, OIB 70434924687,Zvjezdana Balen-Vuglač, OIB 41427375263,HOJSKI NEKRETNINE društvo s ograničenom odgovornošću za proizvodnju, trgovinu i usluge, OIB 48954500679,Dragana Drobac, OIB 50310836278,METRO LIVING d.o.o. za trgovinu i usluge, OIB 18836443912,Martina Peričić, OIB 41096827899,Ivona Vuglač, OIB 68310426614,Darko Acalinović, OIB 00614141617,Sandra Prskalo, OIB 89797926066,Ranko Vukosavljević, OIB 51556794836,CENTAR VIZIJA d.o.o. za trgovinu, OIB 05417850582,Stjepan Žuljić, OIB 86416796158,AQUAMONT d.o.o. za graditeljstvo, trgovinu i usluge, OIB 85058985197,Dalibor Koljenik, OIB 32237070324,JOSIP PETRIČEVIĆ,Dino Marjanović, OIB 94571187643,Otilia Varoščić, OIB 29857255382,Krešimir Flas, OIB 24601707285,Ivanka Zubčić, OIB 81995032685,Sanja Šukunda, OIB 59006877827,Martinna Lana Kordić, OIB 17298754112,BORIS JURIĆ,Zlata Piler, OIB 13123416897,Ljubica Vidak, OIB 59045015690,Anđela Matanović, OIB 23863557391,Petra Kovač, OIB 81818391740,Valentina Pavković, OIB 87067683188,Božidar Lokner, OIB 27430987328,Miroslav Jurković, OIB 54288805565,Tea Kolić, OIB 41585198769,IVICA TOMIĆ,JOSIP JELIĆ,Magda Butorac, OIB 08583634020,Vladimir Čavlović, OIB 56625730708,Tatjana Mateković, OIB 74561760663,Vesna Mladina, OIB 71801437335,Miroslav Šarić, OIB 25341165767,Vedran Juroš, OIB 63902441919,Nikola Klaić, OIB 48832374139,Boris Hipp, OIB 42112609273,Robert Žunić, OIB 45515944422,STUDIO RENTAL d.o.o. za usluge, OIB 04132278774,Darko Barišić, OIB 62519692888,Željko Borovička, OIB 56179447139,Zdenko Tica, OIB 49584641587,Sabina Abdurahimi, OIB 67660387238,Darije Petolas, OIB 10344917608,Perica Mitrović, OIB 29538074286,Matija Špičić, OIB 02495519389,Natali Bogićević, OIB 84056119217,Filip Grilec, OIB 94471925962,Zdenka Štern, OIB 32826205231,Vladimir Vrhovec, OIB 36459972653,Oliver Zorić, OIB 35822433380,Vjekoslav Caktaš, OIB 62953165590,TOMISLAV MILIČEVIĆ,Antun Galić, OIB 26954182575,VRHUNSKA GRADNJA j.d.o.o. za usluge, OIB 44285161879,Božica Bronzović Arbanas, OIB 81109718920,Kristina Tadić, OIB 34964601979,Bernardica Djapić, OIB 83416361565,Anita Zrinjan, OIB 45979512796,MARKO MARTINOVIĆ,NEKTUS INTERIJERI d.o.o. za usluge, OIB 87157825646,Josip Munđar, OIB 55396621716,Igor Bubnjić, OIB 68673320401,Branka Lozić, OIB 03377626486,Marinko Ratković, OIB 54057243372,Dominik Brkić, OIB 14406310871,Ljubica Žuljić, OIB 47641118940,Ivan Tržić, OIB 88170432071,DETONEX d.o.o. za trgovinu, OIB 84246899345,Vanna Bojović, OIB 83656206667,Alan Jurković, OIB 53995301946,Branka Tomaško, OIB 93793808015,Ilija Tufeković, OIB 85272849807,Antun-Željko Gidi, OIB 68779306540,Višnja Broqi, OIB 35093755829,GORAN TOMIĆ,Nebojša Perić, OIB 17683491651,Alen Jelovac, OIB 92213194197,Petar Klipić, OIB 72968154640,Maja Katana, OIB 98013783313,Goran Crepulja, OIB 18982056058,Jelena Jozić, OIB 61368880664,Ela Mihovilović Brkić, OIB 71624369158,Miodrag Lesar, OIB 04182813536,Iris Cekuš Soltz, OIB 72558220282,ORION ULAGANJA d.o.o. za usluge, OIB 45663810571,Milijana Vizjak, OIB 24053414429,Snježana Šarić, OIB 81440476583,Ruža Santini, OIB 95280404750</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 OIB 05965133878,RENATO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69603850430,Ranko Tomašević, OIB 86778817194,Veronika Grubišić, OIB 10961890432,Jozo Jerković, OIB 16863827730,Sebastijan Paunović, OIB 71479698322,Dragan Josipović, OIB 05767821988,Maja Došlić Leš, OIB 75355077589,Robert Gruber, OIB 72359897820,Marija Pavletić, OIB 67403334435,DARKO SMOLJAN,Stipe Kljaić, OIB 04222923717,B MAMIĆ,Mirjana Grubišić, OIB 71833983967,IVAN ČOP,Marinka Perić, OIB 11689582126,Sanja Lazić, OIB 93538380913,Domagoj Šoše, OIB 76698290315,IMPALA TRGOVINA, društvo s ograničenom odgovornošću za trgovinu i usluge, OIB 74349957002,Martina Vuletić, OIB 73670201850,ANTO PERIĆ,Marjan Leši, OIB 77679532298,JOSIP VULETIĆ,Matija Jozić, OIB 63838897711,Anđelka Marijanović, OIB 50730779773,Marjan Bavčević, OIB 26538063798,Marijan Malekin, OIB 58644776096,DAJANA ANTONIJA BEBEK,Miro Šahinović, OIB 06143438724,OPERETA LEGALIZACIJA društvo s ograničenom odgovornošću za promet nekretnina, OIB 59459077421,Josip Biočić, OIB 01933666749,Fikret Osmanović, OIB 72517850145,Darko Šebalj, OIB 05296710885,Jerko Huljev, OIB 18648097894,Jakov Šošić, OIB 77618338351,Jasmin Čaušević, OIB 18030083498,Franjo Kušević, OIB 46060556856,Rina Broqi, OIB 27121995258,IVAN KRALJ,Mladen Petrlić, OIB 88977535430,Zvonko Babić, OIB 70434924687,Zvjezdana Balen-Vuglač, OIB 41427375263,HOJSKI NEKRETNINE društvo s ograničenom odgovornošću za proizvodnju, trgovinu i usluge, OIB 48954500679,Dragana Drobac, OIB 50310836278,METRO LIVING d.o.o. za trgovinu i usluge, OIB 18836443912,Martina Peričić, OIB 41096827899,Ivona Vuglač, OIB 68310426614,Darko Acalinović, OIB 00614141617,Sandra Prskalo, OIB 89797926066,Ranko Vukosavljević, OIB 51556794836,CENTAR VIZIJA d.o.o. za trgovinu, OIB 05417850582,Stjepan Žuljić, OIB 86416796158,AQUAMONT d.o.o. za graditeljstvo, trgovinu i usluge, OIB 85058985197,Dalibor Koljenik, OIB 32237070324,JOSIP PETRIČEVIĆ,Dino Marjanović, OIB 94571187643,Otilia Varoščić, OIB 29857255382,Krešimir Flas, OIB 24601707285,Ivanka Zubčić, OIB 81995032685,Sanja Šukunda, OIB 59006877827,Martinna Lana Kordić, OIB 17298754112,BORIS JURIĆ,Zlata Piler, OIB 13123416897,Ljubica Vidak, OIB 59045015690,Anđela Matanović, OIB 23863557391,Petra Kovač, OIB 81818391740,Valentina Pavković, OIB 87067683188,Božidar Lokner, OIB 27430987328,Miroslav Jurković, OIB 54288805565,Tea Kolić, OIB 41585198769,IVICA TOMIĆ,JOSIP JELIĆ,Magda Butorac, OIB 08583634020,Vladimir Čavlović, OIB 56625730708,Tatjana Mateković, OIB 74561760663,Vesna Mladina, OIB 71801437335,Miroslav Šarić, OIB 25341165767,Vedran Juroš, OIB 63902441919,Nikola Klaić, OIB 48832374139,Boris Hipp, OIB 42112609273,Robert Žunić, OIB 45515944422,STUDIO RENTAL d.o.o. za usluge, OIB 04132278774,Darko Barišić, OIB 62519692888,Željko Borovička, OIB 56179447139,Zdenko Tica, OIB 49584641587,Sabina Abdurahimi, OIB 67660387238,Darije Petolas, OIB 10344917608,Perica Mitrović, OIB 29538074286,Matija Špičić, OIB 02495519389,Natali Bogićević, OIB 84056119217,Filip Grilec, OIB 94471925962,Zdenka Štern, OIB 32826205231,Vladimir Vrhovec, OIB 36459972653,Oliver Zorić, OIB 35822433380,Vjekoslav Caktaš, OIB 62953165590,TOMISLAV MILIČEVIĆ,Antun Galić, OIB 26954182575,VRHUNSKA GRADNJA j.d.o.o. za usluge, OIB 44285161879,Božica Bronzović Arbanas, OIB 81109718920,Kristina Tadić, OIB 34964601979,Bernardica Djapić, OIB 83416361565,Anita Zrinjan, OIB 45979512796,MARKO MARTINOVIĆ,NEKTUS INTERIJERI d.o.o. za usluge, OIB 87157825646,Josip Munđar, OIB 55396621716,Igor Bubnjić, OIB 68673320401,Branka Lozić, OIB 03377626486,Marinko Ratković, OIB 54057243372,Dominik Brkić, OIB 14406310871,Ljubica Žuljić, OIB 47641118940,Ivan Tržić, OIB 88170432071,DETONEX d.o.o. za trgovinu, OIB 84246899345,Vanna Bojović, OIB 83656206667,Alan Jurković, OIB 53995301946,Branka Tomaško, OIB 93793808015,Ilija Tufeković, OIB 85272849807,Antun-Željko Gidi, OIB 68779306540,Višnja Broqi, OIB 35093755829,GORAN TOMIĆ,Nebojša Perić, OIB 17683491651,Alen Jelovac, OIB 92213194197,Petar Klipić, OIB 72968154640,Maja Katana, OIB 98013783313,Goran Crepulja, OIB 18982056058,Jelena Jozić, OIB 61368880664,Ela Mihovilović Brkić, OIB 71624369158,Miodrag Lesar, OIB 04182813536,Iris Cekuš Soltz, OIB 72558220282,ORION ULAGANJA d.o.o. za usluge, OIB 45663810571,Milijana Vizjak, OIB 24053414429,Snježana Šarić, OIB 81440476583,Ruža Santini, OIB 95280404750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 - R. Raduka</izvorni_sadrzaj>
    <derivirana_varijabla naziv="DomainObject.Predmet.TrenutnaLokacijaSpisa.Naziv_1">31. - R. Raduka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Fuček</izvorni_sadrzaj>
    <derivirana_varijabla naziv="DomainObject.Predmet.Zapisnicar_1">Monika Fuček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item>Milijana Vizjak</item>
      <item>Snježana Šarić</item>
      <item>Ruža Santini</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item>Milijana Vizjak</item>
      <item>Snježana Šarić</item>
      <item>Ruža Santini</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tem>ORION ULAGANJA d.o.o. za usluge, OIB 45663810571</item>
      <item>Milijana Vizjak, OIB 24053414429</item>
      <item>Snježana Šarić, OIB 81440476583</item>
      <item>Ruža Santini, OIB 95280404750</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tem>ORION ULAGANJA d.o.o. za usluge, OIB 45663810571</item>
      <item>Milijana Vizjak, OIB 24053414429</item>
      <item>Snježana Šarić, OIB 81440476583</item>
      <item>Ruža Santini, OIB 95280404750</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 Jaruščica 11, 10000 Zagreb</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tem>Ranko Tomašević, Zamenhofova Ulica 6, 10000 Zagreb</item>
      <item>Veronika Grubišić, Ulica Ivice Kičmanovića 22, 10000 Zagreb</item>
      <item>Jozo Jerković, Jaruščica 5 A, 10000 Zagreb</item>
      <item>Sebastijan Paunović, Ulica Vladimira Filakovca 5, 10000 Zagreb</item>
      <item>Dragan Josipović, Milana Nemičića 19, 44250 Petrinja</item>
      <item>Maja Došlić Leš, Frankopanska 1, 35410 Batrina</item>
      <item>Robert Gruber, Štefanićeva Ulica 8, 10000 Zagreb</item>
      <item>Marija Pavletić, Ulica Rudolfa Bićanića 16, 10000 Zagreb</item>
      <item>DARKO SMOLJAN, STADITTEIL NEUHAUSEN AMTACKERSTR METZINGEN, 72555 STADITTEIL NEUHAUSEN AMTACKERSTR METZINGEN</item>
      <item>Stipe Kljaić, Jaruščica 5 A, 10000 Zagreb</item>
      <item>B MAMIĆ, Šestinski dol 135, 10000 Zagreb</item>
      <item>Mirjana Grubišić, Trnava I. 51 A, 10000 Zagreb</item>
      <item>IVAN ČOP, Jaruščica 5/A, 10000 Zagreb</item>
      <item>Marinka Perić, Filipa Macure 21, Banja Luka</item>
      <item>Sanja Lazić, Kralja Tomislava 17, 33520 Slatina</item>
      <item>Domagoj Šoše, Logorište 19 A, 47000 Karlovac</item>
      <item>IMPALA TRGOVINA, društvo s ograničenom odgovornošću za trgovinu i usluge, Ivana Keleka 83, 10360 Sesvete</item>
      <item>Martina Vuletić, Kalabarovo Vrelo 12, 10000 Zagreb</item>
      <item>ANTO PERIĆ, BIHAĆKA 30 SESVETSKI KRALJEVEC, 10360 Sesvete</item>
      <item>Marjan Leši, Stubička Ulica 91 A, 10000 Zagreb</item>
      <item>JOSIP VULETIĆ, ULICA ANÐELA NUIĆA 97, 10000 Zagreb</item>
      <item>Matija Jozić, Štibrenska Ulica 1 A, 10360 Sesvete</item>
      <item>Anđelka Marijanović, Trpinjska Ulica 3, 10000 Zagreb</item>
      <item>Marjan Bavčević, Skradinska 3, 21000 Split</item>
      <item>Marijan Malekin, Vrlička Ulica 63, 21230 Sinj</item>
      <item>DAJANA ANTONIJA BEBEK, JARUŠČICA 11, 10000 Zagreb</item>
      <item>Miro Šahinović, Ulica Nike Grškovića 4, 10000 Zagreb</item>
      <item>OPERETA LEGALIZACIJA društvo s ograničenom odgovornošću za promet nekretnina, Kranjčevićeva 53, 10000 Zagreb</item>
      <item>Josip Biočić, Mendlova Ulica 7, 10000 Zagreb</item>
      <item>Fikret Osmanović, Jaruščica 11, 10000 Zagreb</item>
      <item>Darko Šebalj, Posavsko Vrbovo 89 A, 10411 Vrbovo Posavsko</item>
      <item>Jerko Huljev, 4. Rakitski Odvojak 5, 10437 Rakitje</item>
      <item>Jakov Šošić, Odeska 6, 21000 Split</item>
      <item>Jasmin Čaušević, Čaklje 37, 21327 Podgora</item>
      <item>Franjo Kušević, Lučelnica 87, 10451 Lučelnica</item>
      <item>Rina Broqi, Horvaćanska Cesta 166, 10000 Zagreb</item>
      <item>IVAN KRALJ, V. VRBICE 15, 10250 Lučko</item>
      <item>Mladen Petrlić, Ludbreška Ulica 10, 10000 Zagreb</item>
      <item>Zvonko Babić, Jurice Muraia 2, 40000 Čakovec</item>
      <item>Zvjezdana Balen-Vuglač, Marinići 80 B, 51216 Marinići</item>
      <item>HOJSKI NEKRETNINE društvo s ograničenom odgovornošću za proizvodnju, trgovinu i usluge, Majdakova 45, 10000 Zagreb</item>
      <item>Dragana Drobac, Cernik 225, 51218 Cernik</item>
      <item>METRO LIVING d.o.o. za trgovinu i usluge, Sobolski put 16, 10000 Zagreb</item>
      <item>Martina Peričić, Ulica Ivana Zahara 3, 10000 Zagreb</item>
      <item>Ivona Vuglač, Marinići 80 B, 51216 Marinići</item>
      <item>Darko Acalinović, Vladimira Nazora 90, 21480 Vis</item>
      <item>Sandra Prskalo, Jablanovac 24, 10000 Zagreb</item>
      <item>Ranko Vukosavljević, Kutnjački Put 6, 10000 Zagreb</item>
      <item>CENTAR VIZIJA d.o.o. za trgovinu, Kranjčevićeva 53, 10000 Zagreb</item>
      <item>Stjepan Žuljić, Sisačka 16, 10410 Velika Gorica</item>
      <item>AQUAMONT d.o.o. za graditeljstvo, trgovinu i usluge, Sobolski put 16, 10000 Zagreb</item>
      <item>Dalibor Koljenik, Koranska 8, 31500 Našice</item>
      <item>JOSIP PETRIČEVIĆ, ŠETALIŠTE 150. BRIGADE 8, 10000 Zagreb</item>
      <item>Dino Marjanović, Ulica Ljudevita Posavskog 16, 10000 Zagreb</item>
      <item>Otilia Varoščić, Jablanska Ulica 32, 10000 Zagreb</item>
      <item>Krešimir Flas, Vlatka Mačeka 10, 35000 Slavonski Brod</item>
      <item>Ivanka Zubčić, UL. HRVATSKIH BRANITELJA 7 (ranije: PRIDRAGA, PRIDRAGA, 104), 23312 Pridraga</item>
      <item>Sanja Šukunda, Ulica Brune Bušića 3, 10000 Zagreb</item>
      <item>Martinna Lana Kordić, Slavka Kolara 35, 10410 Velika Gorica</item>
      <item>BORIS JURIĆ, VIJENAC DINARE, 31000 Osijek</item>
      <item>Zlata Piler, Ulica Nikole Pavića 34, 10000 Zagreb</item>
      <item>Ljubica Vidak, Jaruščica 5 A, 10000 Zagreb</item>
      <item>Anđela Matanović, Nova X 55, 22202 Rogoznica</item>
      <item>Petra Kovač, Sopnički Odvojak 5 C, 10000 Zagreb</item>
      <item>Valentina Pavković, Jaruščica 7 A, 10000 Zagreb</item>
      <item>Božidar Lokner, Jaruščica 7 A, 10000 Zagreb</item>
      <item>Miroslav Jurković, Razumov Breg 6, 10435 Falašćak</item>
      <item>Tea Kolić, Luketići 55, 47300 Zagorje</item>
      <item>IVICA TOMIĆ, VRANIĆEVA 11, 10000 Zagreb</item>
      <item>JOSIP JELIĆ, SLAVKA KOLARA 35, 10410 Velika Gorica</item>
      <item>Magda Butorac, Bana Jelačića 55, 32221 Cerić</item>
      <item>Vladimir Čavlović, Ulica Anđela Gabrijela 19, 32100 Vinkovci</item>
      <item>Tatjana Mateković, Medveščak 99, 10000 Zagreb</item>
      <item>Vesna Mladina, Ozaljska Ulica 96, 10000 Zagreb</item>
      <item>Miroslav Šarić, Jaruščica 7, 10000 Zagreb</item>
      <item>Vedran Juroš, Ulica Kralja Petra Svačića 3, 31000 Osijek</item>
      <item>Nikola Klaić, Lojenov Prilaz 10, 10000 Zagreb</item>
      <item>Boris Hipp, ULICA BANA TEODORA PEJAČEVIĆA 9 (ranije: NAŠICE, AUGUSTA CESARCA, 9), 31500 Našice</item>
      <item>Robert Žunić, Savska Opatovina 34, 10000 Zagreb</item>
      <item>STUDIO RENTAL d.o.o. za usluge, Športska 25, 10410 Novo Čiče</item>
      <item>Darko Barišić, Huzjanova Ulica 22, 10000 Zagreb</item>
      <item>Željko Borovička, Barčev Trg 14, 10000 Zagreb</item>
      <item>Zdenko Tica, Ulica Vladimira Nazora 18, 34551 Lipik</item>
      <item>Sabina Abdurahimi, Kombolova Ulica 3, 10000 Zagreb</item>
      <item>Darije Petolas, Fancevljev Prilaz 8, 10000 Zagreb</item>
      <item>Perica Mitrović, Kardinala Alojzija Stepinca 35, 31000 Osijek</item>
      <item>Matija Špičić, Špičićeva Ulica 4, 10410 Mičevec</item>
      <item>Natali Bogićević, Cvjetno Naselje 14, 10410 Velika Gorica</item>
      <item>Filip Grilec, Ulica Cvijete Zuzorić 53, 10000 Zagreb</item>
      <item>Zdenka Štern, Oreškovićeva Ulica 6 V, 10000 Zagreb</item>
      <item>Vladimir Vrhovec, Jaruščica 11, 10000 Zagreb</item>
      <item>Oliver Zorić, Jaruščica 11, 10000 Zagreb</item>
      <item>Vjekoslav Caktaš, Solinske Mladeži 69 A, 21210 Solin</item>
      <item>TOMISLAV MILIČEVIĆ, VELIKI POGANAC 5, 48312 Veliki Poganac</item>
      <item>Antun Galić, Šetal.150.brigade Hrvat.vojske 1, 10000 Zagreb</item>
      <item>VRHUNSKA GRADNJA j.d.o.o. za usluge, Havidićeva 16, 10000 Zagreb</item>
      <item>Božica Bronzović Arbanas, Jaruščica 5 A, 10000 Zagreb</item>
      <item>Kristina Tadić, Omladinska Ulica 26, 10310 Ivanić-Grad</item>
      <item>Bernardica Djapić, Ulica Božidara Magovca 48, 10000 Zagreb</item>
      <item>Anita Zrinjan, Medsave 26, 10430 Medsave</item>
      <item>MARKO MARTINOVIĆ, STENJEVEČKA 35, 10000 Zagreb</item>
      <item>NEKTUS INTERIJERI d.o.o. za usluge, Ulica Vojina Bakića 2, 10000 Zagreb</item>
      <item>Josip Munđar, Ulica Đurđice Agićeve 3, 10000 Zagreb</item>
      <item>Igor Bubnjić, Prvomajska 11, 43500 Daruvar</item>
      <item>Branka Lozić, Ulica Ferde Livadića 10, 10290 Zaprešić</item>
      <item>Marinko Ratković, Škarnik 26, 42223 Škarnik</item>
      <item>Dominik Brkić, Jaruščica 9 D, 10000 Zagreb</item>
      <item>Ljubica Žuljić, Sisačka 16, 10410 Velika Gorica</item>
      <item>Ivan Tržić, Franje Blažinca 29, 10370 Kozinščak</item>
      <item>DETONEX d.o.o. za trgovinu, Horvaćanska cesta 23, 10000 Zagreb</item>
      <item>Vanna Bojović, Bartolići 35, 10000 Zagreb</item>
      <item>Alan Jurković, Topnička Ulica 10, 10000 Zagreb</item>
      <item>Branka Tomaško, Grančarska Ulica V. Odvojak 2, 10257 Kupinečki Kraljevec</item>
      <item>Ilija Tufeković, Savski Gaj Iii. 18, 10000 Zagreb</item>
      <item>Antun-Željko Gidi, Jaruščica 5, 10000 Zagreb</item>
      <item>Višnja Broqi, Lanište 1 J, 10000 Zagreb</item>
      <item>GORAN TOMIĆ, BUKOVAČKA CESTA 331 A, 10000 Zagreb</item>
      <item>Nebojša Perić, Baburičina Ulica 17, 10000 Zagreb</item>
      <item>Alen Jelovac, Trg Kralja Tomislava 6, 10000 Zagreb</item>
      <item>Petar Klipić, Pičmanova Ulica 5, 10000 Zagreb</item>
      <item>Maja Katana, Ulica Milana Ogrizovića 2, 10000 Zagreb</item>
      <item>Goran Crepulja, Špadići 78, 52440 Poreč</item>
      <item>Jelena Jozić, Dankovečka Ulica 104, 10000 Zagreb</item>
      <item>Ela Mihovilović Brkić, Prisavlje 10, 10000 Zagreb</item>
      <item>Miodrag Lesar, Dolenica 12 F, 10250 Lučko</item>
      <item>Iris Cekuš Soltz, Ulica Josipa Pupačića 4, 10000 Zagreb</item>
      <item>ORION ULAGANJA d.o.o. za usluge, Jaruščica 11, 10000 Zagreb</item>
      <item>Milijana Vizjak, Demšarova Ulica 41, 10000 Zagreb</item>
      <item>Snježana Šarić, Ulica Grada Chicaga 4, 10000 Zagreb</item>
      <item>Ruža Santini, Ivana Merza 8, 23210 Turanj</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 Jaruščica 11, 10000 Zagreb</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tem>Ranko Tomašević, Zamenhofova Ulica 6, 10000 Zagreb</item>
      <item>Veronika Grubišić, Ulica Ivice Kičmanovića 22, 10000 Zagreb</item>
      <item>Jozo Jerković, Jaruščica 5 A, 10000 Zagreb</item>
      <item>Sebastijan Paunović, Ulica Vladimira Filakovca 5, 10000 Zagreb</item>
      <item>Dragan Josipović, Milana Nemičića 19, 44250 Petrinja</item>
      <item>Maja Došlić Leš, Frankopanska 1, 35410 Batrina</item>
      <item>Robert Gruber, Štefanićeva Ulica 8, 10000 Zagreb</item>
      <item>Marija Pavletić, Ulica Rudolfa Bićanića 16, 10000 Zagreb</item>
      <item>DARKO SMOLJAN, STADITTEIL NEUHAUSEN AMTACKERSTR METZINGEN, 72555 STADITTEIL NEUHAUSEN AMTACKERSTR METZINGEN</item>
      <item>Stipe Kljaić, Jaruščica 5 A, 10000 Zagreb</item>
      <item>B MAMIĆ, Šestinski dol 135, 10000 Zagreb</item>
      <item>Mirjana Grubišić, Trnava I. 51 A, 10000 Zagreb</item>
      <item>IVAN ČOP, Jaruščica 5/A, 10000 Zagreb</item>
      <item>Marinka Perić, Filipa Macure 21, Banja Luka</item>
      <item>Sanja Lazić, Kralja Tomislava 17, 33520 Slatina</item>
      <item>Domagoj Šoše, Logorište 19 A, 47000 Karlovac</item>
      <item>IMPALA TRGOVINA, društvo s ograničenom odgovornošću za trgovinu i usluge, Ivana Keleka 83, 10360 Sesvete</item>
      <item>Martina Vuletić, Kalabarovo Vrelo 12, 10000 Zagreb</item>
      <item>ANTO PERIĆ, BIHAĆKA 30 SESVETSKI KRALJEVEC, 10360 Sesvete</item>
      <item>Marjan Leši, Stubička Ulica 91 A, 10000 Zagreb</item>
      <item>JOSIP VULETIĆ, ULICA ANÐELA NUIĆA 97, 10000 Zagreb</item>
      <item>Matija Jozić, Štibrenska Ulica 1 A, 10360 Sesvete</item>
      <item>Anđelka Marijanović, Trpinjska Ulica 3, 10000 Zagreb</item>
      <item>Marjan Bavčević, Skradinska 3, 21000 Split</item>
      <item>Marijan Malekin, Vrlička Ulica 63, 21230 Sinj</item>
      <item>DAJANA ANTONIJA BEBEK, JARUŠČICA 11, 10000 Zagreb</item>
      <item>Miro Šahinović, Ulica Nike Grškovića 4, 10000 Zagreb</item>
      <item>OPERETA LEGALIZACIJA društvo s ograničenom odgovornošću za promet nekretnina, Kranjčevićeva 53, 10000 Zagreb</item>
      <item>Josip Biočić, Mendlova Ulica 7, 10000 Zagreb</item>
      <item>Fikret Osmanović, Jaruščica 11, 10000 Zagreb</item>
      <item>Darko Šebalj, Posavsko Vrbovo 89 A, 10411 Vrbovo Posavsko</item>
      <item>Jerko Huljev, 4. Rakitski Odvojak 5, 10437 Rakitje</item>
      <item>Jakov Šošić, Odeska 6, 21000 Split</item>
      <item>Jasmin Čaušević, Čaklje 37, 21327 Podgora</item>
      <item>Franjo Kušević, Lučelnica 87, 10451 Lučelnica</item>
      <item>Rina Broqi, Horvaćanska Cesta 166, 10000 Zagreb</item>
      <item>IVAN KRALJ, V. VRBICE 15, 10250 Lučko</item>
      <item>Mladen Petrlić, Ludbreška Ulica 10, 10000 Zagreb</item>
      <item>Zvonko Babić, Jurice Muraia 2, 40000 Čakovec</item>
      <item>Zvjezdana Balen-Vuglač, Marinići 80 B, 51216 Marinići</item>
      <item>HOJSKI NEKRETNINE društvo s ograničenom odgovornošću za proizvodnju, trgovinu i usluge, Majdakova 45, 10000 Zagreb</item>
      <item>Dragana Drobac, Cernik 225, 51218 Cernik</item>
      <item>METRO LIVING d.o.o. za trgovinu i usluge, Sobolski put 16, 10000 Zagreb</item>
      <item>Martina Peričić, Ulica Ivana Zahara 3, 10000 Zagreb</item>
      <item>Ivona Vuglač, Marinići 80 B, 51216 Marinići</item>
      <item>Darko Acalinović, Vladimira Nazora 90, 21480 Vis</item>
      <item>Sandra Prskalo, Jablanovac 24, 10000 Zagreb</item>
      <item>Ranko Vukosavljević, Kutnjački Put 6, 10000 Zagreb</item>
      <item>CENTAR VIZIJA d.o.o. za trgovinu, Kranjčevićeva 53, 10000 Zagreb</item>
      <item>Stjepan Žuljić, Sisačka 16, 10410 Velika Gorica</item>
      <item>AQUAMONT d.o.o. za graditeljstvo, trgovinu i usluge, Sobolski put 16, 10000 Zagreb</item>
      <item>Dalibor Koljenik, Koranska 8, 31500 Našice</item>
      <item>JOSIP PETRIČEVIĆ, ŠETALIŠTE 150. BRIGADE 8, 10000 Zagreb</item>
      <item>Dino Marjanović, Ulica Ljudevita Posavskog 16, 10000 Zagreb</item>
      <item>Otilia Varoščić, Jablanska Ulica 32, 10000 Zagreb</item>
      <item>Krešimir Flas, Vlatka Mačeka 10, 35000 Slavonski Brod</item>
      <item>Ivanka Zubčić, UL. HRVATSKIH BRANITELJA 7 (ranije: PRIDRAGA, PRIDRAGA, 104), 23312 Pridraga</item>
      <item>Sanja Šukunda, Ulica Brune Bušića 3, 10000 Zagreb</item>
      <item>Martinna Lana Kordić, Slavka Kolara 35, 10410 Velika Gorica</item>
      <item>BORIS JURIĆ, VIJENAC DINARE, 31000 Osijek</item>
      <item>Zlata Piler, Ulica Nikole Pavića 34, 10000 Zagreb</item>
      <item>Ljubica Vidak, Jaruščica 5 A, 10000 Zagreb</item>
      <item>Anđela Matanović, Nova X 55, 22202 Rogoznica</item>
      <item>Petra Kovač, Sopnički Odvojak 5 C, 10000 Zagreb</item>
      <item>Valentina Pavković, Jaruščica 7 A, 10000 Zagreb</item>
      <item>Božidar Lokner, Jaruščica 7 A, 10000 Zagreb</item>
      <item>Miroslav Jurković, Razumov Breg 6, 10435 Falašćak</item>
      <item>Tea Kolić, Luketići 55, 47300 Zagorje</item>
      <item>IVICA TOMIĆ, VRANIĆEVA 11, 10000 Zagreb</item>
      <item>JOSIP JELIĆ, SLAVKA KOLARA 35, 10410 Velika Gorica</item>
      <item>Magda Butorac, Bana Jelačića 55, 32221 Cerić</item>
      <item>Vladimir Čavlović, Ulica Anđela Gabrijela 19, 32100 Vinkovci</item>
      <item>Tatjana Mateković, Medveščak 99, 10000 Zagreb</item>
      <item>Vesna Mladina, Ozaljska Ulica 96, 10000 Zagreb</item>
      <item>Miroslav Šarić, Jaruščica 7, 10000 Zagreb</item>
      <item>Vedran Juroš, Ulica Kralja Petra Svačića 3, 31000 Osijek</item>
      <item>Nikola Klaić, Lojenov Prilaz 10, 10000 Zagreb</item>
      <item>Boris Hipp, ULICA BANA TEODORA PEJAČEVIĆA 9 (ranije: NAŠICE, AUGUSTA CESARCA, 9), 31500 Našice</item>
      <item>Robert Žunić, Savska Opatovina 34, 10000 Zagreb</item>
      <item>STUDIO RENTAL d.o.o. za usluge, Športska 25, 10410 Novo Čiče</item>
      <item>Darko Barišić, Huzjanova Ulica 22, 10000 Zagreb</item>
      <item>Željko Borovička, Barčev Trg 14, 10000 Zagreb</item>
      <item>Zdenko Tica, Ulica Vladimira Nazora 18, 34551 Lipik</item>
      <item>Sabina Abdurahimi, Kombolova Ulica 3, 10000 Zagreb</item>
      <item>Darije Petolas, Fancevljev Prilaz 8, 10000 Zagreb</item>
      <item>Perica Mitrović, Kardinala Alojzija Stepinca 35, 31000 Osijek</item>
      <item>Matija Špičić, Špičićeva Ulica 4, 10410 Mičevec</item>
      <item>Natali Bogićević, Cvjetno Naselje 14, 10410 Velika Gorica</item>
      <item>Filip Grilec, Ulica Cvijete Zuzorić 53, 10000 Zagreb</item>
      <item>Zdenka Štern, Oreškovićeva Ulica 6 V, 10000 Zagreb</item>
      <item>Vladimir Vrhovec, Jaruščica 11, 10000 Zagreb</item>
      <item>Oliver Zorić, Jaruščica 11, 10000 Zagreb</item>
      <item>Vjekoslav Caktaš, Solinske Mladeži 69 A, 21210 Solin</item>
      <item>TOMISLAV MILIČEVIĆ, VELIKI POGANAC 5, 48312 Veliki Poganac</item>
      <item>Antun Galić, Šetal.150.brigade Hrvat.vojske 1, 10000 Zagreb</item>
      <item>VRHUNSKA GRADNJA j.d.o.o. za usluge, Havidićeva 16, 10000 Zagreb</item>
      <item>Božica Bronzović Arbanas, Jaruščica 5 A, 10000 Zagreb</item>
      <item>Kristina Tadić, Omladinska Ulica 26, 10310 Ivanić-Grad</item>
      <item>Bernardica Djapić, Ulica Božidara Magovca 48, 10000 Zagreb</item>
      <item>Anita Zrinjan, Medsave 26, 10430 Medsave</item>
      <item>MARKO MARTINOVIĆ, STENJEVEČKA 35, 10000 Zagreb</item>
      <item>NEKTUS INTERIJERI d.o.o. za usluge, Ulica Vojina Bakića 2, 10000 Zagreb</item>
      <item>Josip Munđar, Ulica Đurđice Agićeve 3, 10000 Zagreb</item>
      <item>Igor Bubnjić, Prvomajska 11, 43500 Daruvar</item>
      <item>Branka Lozić, Ulica Ferde Livadića 10, 10290 Zaprešić</item>
      <item>Marinko Ratković, Škarnik 26, 42223 Škarnik</item>
      <item>Dominik Brkić, Jaruščica 9 D, 10000 Zagreb</item>
      <item>Ljubica Žuljić, Sisačka 16, 10410 Velika Gorica</item>
      <item>Ivan Tržić, Franje Blažinca 29, 10370 Kozinščak</item>
      <item>DETONEX d.o.o. za trgovinu, Horvaćanska cesta 23, 10000 Zagreb</item>
      <item>Vanna Bojović, Bartolići 35, 10000 Zagreb</item>
      <item>Alan Jurković, Topnička Ulica 10, 10000 Zagreb</item>
      <item>Branka Tomaško, Grančarska Ulica V. Odvojak 2, 10257 Kupinečki Kraljevec</item>
      <item>Ilija Tufeković, Savski Gaj Iii. 18, 10000 Zagreb</item>
      <item>Antun-Željko Gidi, Jaruščica 5, 10000 Zagreb</item>
      <item>Višnja Broqi, Lanište 1 J, 10000 Zagreb</item>
      <item>GORAN TOMIĆ, BUKOVAČKA CESTA 331 A, 10000 Zagreb</item>
      <item>Nebojša Perić, Baburičina Ulica 17, 10000 Zagreb</item>
      <item>Alen Jelovac, Trg Kralja Tomislava 6, 10000 Zagreb</item>
      <item>Petar Klipić, Pičmanova Ulica 5, 10000 Zagreb</item>
      <item>Maja Katana, Ulica Milana Ogrizovića 2, 10000 Zagreb</item>
      <item>Goran Crepulja, Špadići 78, 52440 Poreč</item>
      <item>Jelena Jozić, Dankovečka Ulica 104, 10000 Zagreb</item>
      <item>Ela Mihovilović Brkić, Prisavlje 10, 10000 Zagreb</item>
      <item>Miodrag Lesar, Dolenica 12 F, 10250 Lučko</item>
      <item>Iris Cekuš Soltz, Ulica Josipa Pupačića 4, 10000 Zagreb</item>
      <item>ORION ULAGANJA d.o.o. za usluge, Jaruščica 11, 10000 Zagreb</item>
      <item>Milijana Vizjak, Demšarova Ulica 41, 10000 Zagreb</item>
      <item>Snježana Šarić, Ulica Grada Chicaga 4, 10000 Zagreb</item>
      <item>Ruža Santini, Ivana Merza 8, 23210 Turanj</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 OIB 05965133878, Jaruščica 11, 10000 Zagreb</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tem>Ranko Tomašević, OIB 86778817194, Zamenhofova Ulica 6, 10000 Zagreb</item>
      <item>Veronika Grubišić, OIB 10961890432, Ulica Ivice Kičmanovića 22, 10000 Zagreb</item>
      <item>Jozo Jerković, OIB 16863827730, Jaruščica 5 A, 10000 Zagreb</item>
      <item>Sebastijan Paunović, OIB 71479698322, Ulica Vladimira Filakovca 5, 10000 Zagreb</item>
      <item>Dragan Josipović, OIB 05767821988, Milana Nemičića 19, 44250 Petrinja</item>
      <item>Maja Došlić Leš, OIB 75355077589, Frankopanska 1, 35410 Batrina</item>
      <item>Robert Gruber, OIB 72359897820, Štefanićeva Ulica 8, 10000 Zagreb</item>
      <item>Marija Pavletić, OIB 67403334435, Ulica Rudolfa Bićanića 16, 10000 Zagreb</item>
      <item>DARKO SMOLJAN, STADITTEIL NEUHAUSEN AMTACKERSTR METZINGEN, 72555 STADITTEIL NEUHAUSEN AMTACKERSTR METZINGEN</item>
      <item>Stipe Kljaić, OIB 04222923717, Jaruščica 5 A, 10000 Zagreb</item>
      <item>B MAMIĆ, Šestinski dol 135, 10000 Zagreb</item>
      <item>Mirjana Grubišić, OIB 71833983967, Trnava I. 51 A, 10000 Zagreb</item>
      <item>IVAN ČOP, Jaruščica 5/A, 10000 Zagreb</item>
      <item>Marinka Perić, OIB 11689582126, Filipa Macure 21, Banja Luka</item>
      <item>Sanja Lazić, OIB 93538380913, Kralja Tomislava 17, 33520 Slatina</item>
      <item>Domagoj Šoše, OIB 76698290315, Logorište 19 A, 47000 Karlovac</item>
      <item>IMPALA TRGOVINA, društvo s ograničenom odgovornošću za trgovinu i usluge, OIB 74349957002, Ivana Keleka 83, 10360 Sesvete</item>
      <item>Martina Vuletić, OIB 73670201850, Kalabarovo Vrelo 12, 10000 Zagreb</item>
      <item>ANTO PERIĆ, BIHAĆKA 30 SESVETSKI KRALJEVEC, 10360 Sesvete</item>
      <item>Marjan Leši, OIB 77679532298, Stubička Ulica 91 A, 10000 Zagreb</item>
      <item>JOSIP VULETIĆ, ULICA ANÐELA NUIĆA 97, 10000 Zagreb</item>
      <item>Matija Jozić, OIB 63838897711, Štibrenska Ulica 1 A, 10360 Sesvete</item>
      <item>Anđelka Marijanović, OIB 50730779773, Trpinjska Ulica 3, 10000 Zagreb</item>
      <item>Marjan Bavčević, OIB 26538063798, Skradinska 3, 21000 Split</item>
      <item>Marijan Malekin, OIB 58644776096, Vrlička Ulica 63, 21230 Sinj</item>
      <item>DAJANA ANTONIJA BEBEK, JARUŠČICA 11, 10000 Zagreb</item>
      <item>Miro Šahinović, OIB 06143438724, Ulica Nike Grškovića 4, 10000 Zagreb</item>
      <item>OPERETA LEGALIZACIJA društvo s ograničenom odgovornošću za promet nekretnina, OIB 59459077421, Kranjčevićeva 53, 10000 Zagreb</item>
      <item>Josip Biočić, OIB 01933666749, Mendlova Ulica 7, 10000 Zagreb</item>
      <item>Fikret Osmanović, OIB 72517850145, Jaruščica 11, 10000 Zagreb</item>
      <item>Darko Šebalj, OIB 05296710885, Posavsko Vrbovo 89 A, 10411 Vrbovo Posavsko</item>
      <item>Jerko Huljev, OIB 18648097894, 4. Rakitski Odvojak 5, 10437 Rakitje</item>
      <item>Jakov Šošić, OIB 77618338351, Odeska 6, 21000 Split</item>
      <item>Jasmin Čaušević, OIB 18030083498, Čaklje 37, 21327 Podgora</item>
      <item>Franjo Kušević, OIB 46060556856, Lučelnica 87, 10451 Lučelnica</item>
      <item>Rina Broqi, OIB 27121995258, Horvaćanska Cesta 166, 10000 Zagreb</item>
      <item>IVAN KRALJ, V. VRBICE 15, 10250 Lučko</item>
      <item>Mladen Petrlić, OIB 88977535430, Ludbreška Ulica 10, 10000 Zagreb</item>
      <item>Zvonko Babić, OIB 70434924687, Jurice Muraia 2, 40000 Čakovec</item>
      <item>Zvjezdana Balen-Vuglač, OIB 41427375263, Marinići 80 B, 51216 Marinići</item>
      <item>HOJSKI NEKRETNINE društvo s ograničenom odgovornošću za proizvodnju, trgovinu i usluge, OIB 48954500679, Majdakova 45, 10000 Zagreb</item>
      <item>Dragana Drobac, OIB 50310836278, Cernik 225, 51218 Cernik</item>
      <item>METRO LIVING d.o.o. za trgovinu i usluge, OIB 18836443912, Sobolski put 16, 10000 Zagreb</item>
      <item>Martina Peričić, OIB 41096827899, Ulica Ivana Zahara 3, 10000 Zagreb</item>
      <item>Ivona Vuglač, OIB 68310426614, Marinići 80 B, 51216 Marinići</item>
      <item>Darko Acalinović, OIB 00614141617, Vladimira Nazora 90, 21480 Vis</item>
      <item>Sandra Prskalo, OIB 89797926066, Jablanovac 24, 10000 Zagreb</item>
      <item>Ranko Vukosavljević, OIB 51556794836, Kutnjački Put 6, 10000 Zagreb</item>
      <item>CENTAR VIZIJA d.o.o. za trgovinu, OIB 05417850582, Kranjčevićeva 53, 10000 Zagreb</item>
      <item>Stjepan Žuljić, OIB 86416796158, Sisačka 16, 10410 Velika Gorica</item>
      <item>AQUAMONT d.o.o. za graditeljstvo, trgovinu i usluge, OIB 85058985197, Sobolski put 16, 10000 Zagreb</item>
      <item>Dalibor Koljenik, OIB 32237070324, Koranska 8, 31500 Našice</item>
      <item>JOSIP PETRIČEVIĆ, ŠETALIŠTE 150. BRIGADE 8, 10000 Zagreb</item>
      <item>Dino Marjanović, OIB 94571187643, Ulica Ljudevita Posavskog 16, 10000 Zagreb</item>
      <item>Otilia Varoščić, OIB 29857255382, Jablanska Ulica 32, 10000 Zagreb</item>
      <item>Krešimir Flas, OIB 24601707285, Vlatka Mačeka 10, 35000 Slavonski Brod</item>
      <item>Ivanka Zubčić, OIB 81995032685, UL. HRVATSKIH BRANITELJA 7 (ranije: PRIDRAGA, PRIDRAGA, 104), 23312 Pridraga</item>
      <item>Sanja Šukunda, OIB 59006877827, Ulica Brune Bušića 3, 10000 Zagreb</item>
      <item>Martinna Lana Kordić, OIB 17298754112, Slavka Kolara 35, 10410 Velika Gorica</item>
      <item>BORIS JURIĆ, VIJENAC DINARE, 31000 Osijek</item>
      <item>Zlata Piler, OIB 13123416897, Ulica Nikole Pavića 34, 10000 Zagreb</item>
      <item>Ljubica Vidak, OIB 59045015690, Jaruščica 5 A, 10000 Zagreb</item>
      <item>Anđela Matanović, OIB 23863557391, Nova X 55, 22202 Rogoznica</item>
      <item>Petra Kovač, OIB 81818391740, Sopnički Odvojak 5 C, 10000 Zagreb</item>
      <item>Valentina Pavković, OIB 87067683188, Jaruščica 7 A, 10000 Zagreb</item>
      <item>Božidar Lokner, OIB 27430987328, Jaruščica 7 A, 10000 Zagreb</item>
      <item>Miroslav Jurković, OIB 54288805565, Razumov Breg 6, 10435 Falašćak</item>
      <item>Tea Kolić, OIB 41585198769, Luketići 55, 47300 Zagorje</item>
      <item>IVICA TOMIĆ, VRANIĆEVA 11, 10000 Zagreb</item>
      <item>JOSIP JELIĆ, SLAVKA KOLARA 35, 10410 Velika Gorica</item>
      <item>Magda Butorac, OIB 08583634020, Bana Jelačića 55, 32221 Cerić</item>
      <item>Vladimir Čavlović, OIB 56625730708, Ulica Anđela Gabrijela 19, 32100 Vinkovci</item>
      <item>Tatjana Mateković, OIB 74561760663, Medveščak 99, 10000 Zagreb</item>
      <item>Vesna Mladina, OIB 71801437335, Ozaljska Ulica 96, 10000 Zagreb</item>
      <item>Miroslav Šarić, OIB 25341165767, Jaruščica 7, 10000 Zagreb</item>
      <item>Vedran Juroš, OIB 63902441919, Ulica Kralja Petra Svačića 3, 31000 Osijek</item>
      <item>Nikola Klaić, OIB 48832374139, Lojenov Prilaz 10, 10000 Zagreb</item>
      <item>Boris Hipp, OIB 42112609273, ULICA BANA TEODORA PEJAČEVIĆA 9 (ranije: NAŠICE, AUGUSTA CESARCA, 9), 31500 Našice</item>
      <item>Robert Žunić, OIB 45515944422, Savska Opatovina 34, 10000 Zagreb</item>
      <item>STUDIO RENTAL d.o.o. za usluge, OIB 04132278774, Športska 25, 10410 Novo Čiče</item>
      <item>Darko Barišić, OIB 62519692888, Huzjanova Ulica 22, 10000 Zagreb</item>
      <item>Željko Borovička, OIB 56179447139, Barčev Trg 14, 10000 Zagreb</item>
      <item>Zdenko Tica, OIB 49584641587, Ulica Vladimira Nazora 18, 34551 Lipik</item>
      <item>Sabina Abdurahimi, OIB 67660387238, Kombolova Ulica 3, 10000 Zagreb</item>
      <item>Darije Petolas, OIB 10344917608, Fancevljev Prilaz 8, 10000 Zagreb</item>
      <item>Perica Mitrović, OIB 29538074286, Kardinala Alojzija Stepinca 35, 31000 Osijek</item>
      <item>Matija Špičić, OIB 02495519389, Špičićeva Ulica 4, 10410 Mičevec</item>
      <item>Natali Bogićević, OIB 84056119217, Cvjetno Naselje 14, 10410 Velika Gorica</item>
      <item>Filip Grilec, OIB 94471925962, Ulica Cvijete Zuzorić 53, 10000 Zagreb</item>
      <item>Zdenka Štern, OIB 32826205231, Oreškovićeva Ulica 6 V, 10000 Zagreb</item>
      <item>Vladimir Vrhovec, OIB 36459972653, Jaruščica 11, 10000 Zagreb</item>
      <item>Oliver Zorić, OIB 35822433380, Jaruščica 11, 10000 Zagreb</item>
      <item>Vjekoslav Caktaš, OIB 62953165590, Solinske Mladeži 69 A, 21210 Solin</item>
      <item>TOMISLAV MILIČEVIĆ, VELIKI POGANAC 5, 48312 Veliki Poganac</item>
      <item>Antun Galić, OIB 26954182575, Šetal.150.brigade Hrvat.vojske 1, 10000 Zagreb</item>
      <item>VRHUNSKA GRADNJA j.d.o.o. za usluge, OIB 44285161879, Havidićeva 16, 10000 Zagreb</item>
      <item>Božica Bronzović Arbanas, OIB 81109718920, Jaruščica 5 A, 10000 Zagreb</item>
      <item>Kristina Tadić, OIB 34964601979, Omladinska Ulica 26, 10310 Ivanić-Grad</item>
      <item>Bernardica Djapić, OIB 83416361565, Ulica Božidara Magovca 48, 10000 Zagreb</item>
      <item>Anita Zrinjan, OIB 45979512796, Medsave 26, 10430 Medsave</item>
      <item>MARKO MARTINOVIĆ, STENJEVEČKA 35, 10000 Zagreb</item>
      <item>NEKTUS INTERIJERI d.o.o. za usluge, OIB 87157825646, Ulica Vojina Bakića 2, 10000 Zagreb</item>
      <item>Josip Munđar, OIB 55396621716, Ulica Đurđice Agićeve 3, 10000 Zagreb</item>
      <item>Igor Bubnjić, OIB 68673320401, Prvomajska 11, 43500 Daruvar</item>
      <item>Branka Lozić, OIB 03377626486, Ulica Ferde Livadića 10, 10290 Zaprešić</item>
      <item>Marinko Ratković, OIB 54057243372, Škarnik 26, 42223 Škarnik</item>
      <item>Dominik Brkić, OIB 14406310871, Jaruščica 9 D, 10000 Zagreb</item>
      <item>Ljubica Žuljić, OIB 47641118940, Sisačka 16, 10410 Velika Gorica</item>
      <item>Ivan Tržić, OIB 88170432071, Franje Blažinca 29, 10370 Kozinščak</item>
      <item>DETONEX d.o.o. za trgovinu, OIB 84246899345, Horvaćanska cesta 23, 10000 Zagreb</item>
      <item>Vanna Bojović, OIB 83656206667, Bartolići 35, 10000 Zagreb</item>
      <item>Alan Jurković, OIB 53995301946, Topnička Ulica 10, 10000 Zagreb</item>
      <item>Branka Tomaško, OIB 93793808015, Grančarska Ulica V. Odvojak 2, 10257 Kupinečki Kraljevec</item>
      <item>Ilija Tufeković, OIB 85272849807, Savski Gaj Iii. 18, 10000 Zagreb</item>
      <item>Antun-Željko Gidi, OIB 68779306540, Jaruščica 5, 10000 Zagreb</item>
      <item>Višnja Broqi, OIB 35093755829, Lanište 1 J, 10000 Zagreb</item>
      <item>GORAN TOMIĆ, BUKOVAČKA CESTA 331 A, 10000 Zagreb</item>
      <item>Nebojša Perić, OIB 17683491651, Baburičina Ulica 17, 10000 Zagreb</item>
      <item>Alen Jelovac, OIB 92213194197, Trg Kralja Tomislava 6, 10000 Zagreb</item>
      <item>Petar Klipić, OIB 72968154640, Pičmanova Ulica 5, 10000 Zagreb</item>
      <item>Maja Katana, OIB 98013783313, Ulica Milana Ogrizovića 2, 10000 Zagreb</item>
      <item>Goran Crepulja, OIB 18982056058, Špadići 78, 52440 Poreč</item>
      <item>Jelena Jozić, OIB 61368880664, Dankovečka Ulica 104, 10000 Zagreb</item>
      <item>Ela Mihovilović Brkić, OIB 71624369158, Prisavlje 10, 10000 Zagreb</item>
      <item>Miodrag Lesar, OIB 04182813536, Dolenica 12 F, 10250 Lučko</item>
      <item>Iris Cekuš Soltz, OIB 72558220282, Ulica Josipa Pupačića 4, 10000 Zagreb</item>
      <item>ORION ULAGANJA d.o.o. za usluge, OIB 45663810571, Jaruščica 11, 10000 Zagreb</item>
      <item>Milijana Vizjak, OIB 24053414429, Demšarova Ulica 41, 10000 Zagreb</item>
      <item>Snježana Šarić, OIB 81440476583, Ulica Grada Chicaga 4, 10000 Zagreb</item>
      <item>Ruža Santini, OIB 95280404750, Ivana Merza 8, 23210 Turanj</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 OIB 05965133878, Jaruščica 11, 10000 Zagreb</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tem>Ranko Tomašević, OIB 86778817194, Zamenhofova Ulica 6, 10000 Zagreb</item>
      <item>Veronika Grubišić, OIB 10961890432, Ulica Ivice Kičmanovića 22, 10000 Zagreb</item>
      <item>Jozo Jerković, OIB 16863827730, Jaruščica 5 A, 10000 Zagreb</item>
      <item>Sebastijan Paunović, OIB 71479698322, Ulica Vladimira Filakovca 5, 10000 Zagreb</item>
      <item>Dragan Josipović, OIB 05767821988, Milana Nemičića 19, 44250 Petrinja</item>
      <item>Maja Došlić Leš, OIB 75355077589, Frankopanska 1, 35410 Batrina</item>
      <item>Robert Gruber, OIB 72359897820, Štefanićeva Ulica 8, 10000 Zagreb</item>
      <item>Marija Pavletić, OIB 67403334435, Ulica Rudolfa Bićanića 16, 10000 Zagreb</item>
      <item>DARKO SMOLJAN, STADITTEIL NEUHAUSEN AMTACKERSTR METZINGEN, 72555 STADITTEIL NEUHAUSEN AMTACKERSTR METZINGEN</item>
      <item>Stipe Kljaić, OIB 04222923717, Jaruščica 5 A, 10000 Zagreb</item>
      <item>B MAMIĆ, Šestinski dol 135, 10000 Zagreb</item>
      <item>Mirjana Grubišić, OIB 71833983967, Trnava I. 51 A, 10000 Zagreb</item>
      <item>IVAN ČOP, Jaruščica 5/A, 10000 Zagreb</item>
      <item>Marinka Perić, OIB 11689582126, Filipa Macure 21, Banja Luka</item>
      <item>Sanja Lazić, OIB 93538380913, Kralja Tomislava 17, 33520 Slatina</item>
      <item>Domagoj Šoše, OIB 76698290315, Logorište 19 A, 47000 Karlovac</item>
      <item>IMPALA TRGOVINA, društvo s ograničenom odgovornošću za trgovinu i usluge, OIB 74349957002, Ivana Keleka 83, 10360 Sesvete</item>
      <item>Martina Vuletić, OIB 73670201850, Kalabarovo Vrelo 12, 10000 Zagreb</item>
      <item>ANTO PERIĆ, BIHAĆKA 30 SESVETSKI KRALJEVEC, 10360 Sesvete</item>
      <item>Marjan Leši, OIB 77679532298, Stubička Ulica 91 A, 10000 Zagreb</item>
      <item>JOSIP VULETIĆ, ULICA ANÐELA NUIĆA 97, 10000 Zagreb</item>
      <item>Matija Jozić, OIB 63838897711, Štibrenska Ulica 1 A, 10360 Sesvete</item>
      <item>Anđelka Marijanović, OIB 50730779773, Trpinjska Ulica 3, 10000 Zagreb</item>
      <item>Marjan Bavčević, OIB 26538063798, Skradinska 3, 21000 Split</item>
      <item>Marijan Malekin, OIB 58644776096, Vrlička Ulica 63, 21230 Sinj</item>
      <item>DAJANA ANTONIJA BEBEK, JARUŠČICA 11, 10000 Zagreb</item>
      <item>Miro Šahinović, OIB 06143438724, Ulica Nike Grškovića 4, 10000 Zagreb</item>
      <item>OPERETA LEGALIZACIJA društvo s ograničenom odgovornošću za promet nekretnina, OIB 59459077421, Kranjčevićeva 53, 10000 Zagreb</item>
      <item>Josip Biočić, OIB 01933666749, Mendlova Ulica 7, 10000 Zagreb</item>
      <item>Fikret Osmanović, OIB 72517850145, Jaruščica 11, 10000 Zagreb</item>
      <item>Darko Šebalj, OIB 05296710885, Posavsko Vrbovo 89 A, 10411 Vrbovo Posavsko</item>
      <item>Jerko Huljev, OIB 18648097894, 4. Rakitski Odvojak 5, 10437 Rakitje</item>
      <item>Jakov Šošić, OIB 77618338351, Odeska 6, 21000 Split</item>
      <item>Jasmin Čaušević, OIB 18030083498, Čaklje 37, 21327 Podgora</item>
      <item>Franjo Kušević, OIB 46060556856, Lučelnica 87, 10451 Lučelnica</item>
      <item>Rina Broqi, OIB 27121995258, Horvaćanska Cesta 166, 10000 Zagreb</item>
      <item>IVAN KRALJ, V. VRBICE 15, 10250 Lučko</item>
      <item>Mladen Petrlić, OIB 88977535430, Ludbreška Ulica 10, 10000 Zagreb</item>
      <item>Zvonko Babić, OIB 70434924687, Jurice Muraia 2, 40000 Čakovec</item>
      <item>Zvjezdana Balen-Vuglač, OIB 41427375263, Marinići 80 B, 51216 Marinići</item>
      <item>HOJSKI NEKRETNINE društvo s ograničenom odgovornošću za proizvodnju, trgovinu i usluge, OIB 48954500679, Majdakova 45, 10000 Zagreb</item>
      <item>Dragana Drobac, OIB 50310836278, Cernik 225, 51218 Cernik</item>
      <item>METRO LIVING d.o.o. za trgovinu i usluge, OIB 18836443912, Sobolski put 16, 10000 Zagreb</item>
      <item>Martina Peričić, OIB 41096827899, Ulica Ivana Zahara 3, 10000 Zagreb</item>
      <item>Ivona Vuglač, OIB 68310426614, Marinići 80 B, 51216 Marinići</item>
      <item>Darko Acalinović, OIB 00614141617, Vladimira Nazora 90, 21480 Vis</item>
      <item>Sandra Prskalo, OIB 89797926066, Jablanovac 24, 10000 Zagreb</item>
      <item>Ranko Vukosavljević, OIB 51556794836, Kutnjački Put 6, 10000 Zagreb</item>
      <item>CENTAR VIZIJA d.o.o. za trgovinu, OIB 05417850582, Kranjčevićeva 53, 10000 Zagreb</item>
      <item>Stjepan Žuljić, OIB 86416796158, Sisačka 16, 10410 Velika Gorica</item>
      <item>AQUAMONT d.o.o. za graditeljstvo, trgovinu i usluge, OIB 85058985197, Sobolski put 16, 10000 Zagreb</item>
      <item>Dalibor Koljenik, OIB 32237070324, Koranska 8, 31500 Našice</item>
      <item>JOSIP PETRIČEVIĆ, ŠETALIŠTE 150. BRIGADE 8, 10000 Zagreb</item>
      <item>Dino Marjanović, OIB 94571187643, Ulica Ljudevita Posavskog 16, 10000 Zagreb</item>
      <item>Otilia Varoščić, OIB 29857255382, Jablanska Ulica 32, 10000 Zagreb</item>
      <item>Krešimir Flas, OIB 24601707285, Vlatka Mačeka 10, 35000 Slavonski Brod</item>
      <item>Ivanka Zubčić, OIB 81995032685, UL. HRVATSKIH BRANITELJA 7 (ranije: PRIDRAGA, PRIDRAGA, 104), 23312 Pridraga</item>
      <item>Sanja Šukunda, OIB 59006877827, Ulica Brune Bušića 3, 10000 Zagreb</item>
      <item>Martinna Lana Kordić, OIB 17298754112, Slavka Kolara 35, 10410 Velika Gorica</item>
      <item>BORIS JURIĆ, VIJENAC DINARE, 31000 Osijek</item>
      <item>Zlata Piler, OIB 13123416897, Ulica Nikole Pavića 34, 10000 Zagreb</item>
      <item>Ljubica Vidak, OIB 59045015690, Jaruščica 5 A, 10000 Zagreb</item>
      <item>Anđela Matanović, OIB 23863557391, Nova X 55, 22202 Rogoznica</item>
      <item>Petra Kovač, OIB 81818391740, Sopnički Odvojak 5 C, 10000 Zagreb</item>
      <item>Valentina Pavković, OIB 87067683188, Jaruščica 7 A, 10000 Zagreb</item>
      <item>Božidar Lokner, OIB 27430987328, Jaruščica 7 A, 10000 Zagreb</item>
      <item>Miroslav Jurković, OIB 54288805565, Razumov Breg 6, 10435 Falašćak</item>
      <item>Tea Kolić, OIB 41585198769, Luketići 55, 47300 Zagorje</item>
      <item>IVICA TOMIĆ, VRANIĆEVA 11, 10000 Zagreb</item>
      <item>JOSIP JELIĆ, SLAVKA KOLARA 35, 10410 Velika Gorica</item>
      <item>Magda Butorac, OIB 08583634020, Bana Jelačića 55, 32221 Cerić</item>
      <item>Vladimir Čavlović, OIB 56625730708, Ulica Anđela Gabrijela 19, 32100 Vinkovci</item>
      <item>Tatjana Mateković, OIB 74561760663, Medveščak 99, 10000 Zagreb</item>
      <item>Vesna Mladina, OIB 71801437335, Ozaljska Ulica 96, 10000 Zagreb</item>
      <item>Miroslav Šarić, OIB 25341165767, Jaruščica 7, 10000 Zagreb</item>
      <item>Vedran Juroš, OIB 63902441919, Ulica Kralja Petra Svačića 3, 31000 Osijek</item>
      <item>Nikola Klaić, OIB 48832374139, Lojenov Prilaz 10, 10000 Zagreb</item>
      <item>Boris Hipp, OIB 42112609273, ULICA BANA TEODORA PEJAČEVIĆA 9 (ranije: NAŠICE, AUGUSTA CESARCA, 9), 31500 Našice</item>
      <item>Robert Žunić, OIB 45515944422, Savska Opatovina 34, 10000 Zagreb</item>
      <item>STUDIO RENTAL d.o.o. za usluge, OIB 04132278774, Športska 25, 10410 Novo Čiče</item>
      <item>Darko Barišić, OIB 62519692888, Huzjanova Ulica 22, 10000 Zagreb</item>
      <item>Željko Borovička, OIB 56179447139, Barčev Trg 14, 10000 Zagreb</item>
      <item>Zdenko Tica, OIB 49584641587, Ulica Vladimira Nazora 18, 34551 Lipik</item>
      <item>Sabina Abdurahimi, OIB 67660387238, Kombolova Ulica 3, 10000 Zagreb</item>
      <item>Darije Petolas, OIB 10344917608, Fancevljev Prilaz 8, 10000 Zagreb</item>
      <item>Perica Mitrović, OIB 29538074286, Kardinala Alojzija Stepinca 35, 31000 Osijek</item>
      <item>Matija Špičić, OIB 02495519389, Špičićeva Ulica 4, 10410 Mičevec</item>
      <item>Natali Bogićević, OIB 84056119217, Cvjetno Naselje 14, 10410 Velika Gorica</item>
      <item>Filip Grilec, OIB 94471925962, Ulica Cvijete Zuzorić 53, 10000 Zagreb</item>
      <item>Zdenka Štern, OIB 32826205231, Oreškovićeva Ulica 6 V, 10000 Zagreb</item>
      <item>Vladimir Vrhovec, OIB 36459972653, Jaruščica 11, 10000 Zagreb</item>
      <item>Oliver Zorić, OIB 35822433380, Jaruščica 11, 10000 Zagreb</item>
      <item>Vjekoslav Caktaš, OIB 62953165590, Solinske Mladeži 69 A, 21210 Solin</item>
      <item>TOMISLAV MILIČEVIĆ, VELIKI POGANAC 5, 48312 Veliki Poganac</item>
      <item>Antun Galić, OIB 26954182575, Šetal.150.brigade Hrvat.vojske 1, 10000 Zagreb</item>
      <item>VRHUNSKA GRADNJA j.d.o.o. za usluge, OIB 44285161879, Havidićeva 16, 10000 Zagreb</item>
      <item>Božica Bronzović Arbanas, OIB 81109718920, Jaruščica 5 A, 10000 Zagreb</item>
      <item>Kristina Tadić, OIB 34964601979, Omladinska Ulica 26, 10310 Ivanić-Grad</item>
      <item>Bernardica Djapić, OIB 83416361565, Ulica Božidara Magovca 48, 10000 Zagreb</item>
      <item>Anita Zrinjan, OIB 45979512796, Medsave 26, 10430 Medsave</item>
      <item>MARKO MARTINOVIĆ, STENJEVEČKA 35, 10000 Zagreb</item>
      <item>NEKTUS INTERIJERI d.o.o. za usluge, OIB 87157825646, Ulica Vojina Bakića 2, 10000 Zagreb</item>
      <item>Josip Munđar, OIB 55396621716, Ulica Đurđice Agićeve 3, 10000 Zagreb</item>
      <item>Igor Bubnjić, OIB 68673320401, Prvomajska 11, 43500 Daruvar</item>
      <item>Branka Lozić, OIB 03377626486, Ulica Ferde Livadića 10, 10290 Zaprešić</item>
      <item>Marinko Ratković, OIB 54057243372, Škarnik 26, 42223 Škarnik</item>
      <item>Dominik Brkić, OIB 14406310871, Jaruščica 9 D, 10000 Zagreb</item>
      <item>Ljubica Žuljić, OIB 47641118940, Sisačka 16, 10410 Velika Gorica</item>
      <item>Ivan Tržić, OIB 88170432071, Franje Blažinca 29, 10370 Kozinščak</item>
      <item>DETONEX d.o.o. za trgovinu, OIB 84246899345, Horvaćanska cesta 23, 10000 Zagreb</item>
      <item>Vanna Bojović, OIB 83656206667, Bartolići 35, 10000 Zagreb</item>
      <item>Alan Jurković, OIB 53995301946, Topnička Ulica 10, 10000 Zagreb</item>
      <item>Branka Tomaško, OIB 93793808015, Grančarska Ulica V. Odvojak 2, 10257 Kupinečki Kraljevec</item>
      <item>Ilija Tufeković, OIB 85272849807, Savski Gaj Iii. 18, 10000 Zagreb</item>
      <item>Antun-Željko Gidi, OIB 68779306540, Jaruščica 5, 10000 Zagreb</item>
      <item>Višnja Broqi, OIB 35093755829, Lanište 1 J, 10000 Zagreb</item>
      <item>GORAN TOMIĆ, BUKOVAČKA CESTA 331 A, 10000 Zagreb</item>
      <item>Nebojša Perić, OIB 17683491651, Baburičina Ulica 17, 10000 Zagreb</item>
      <item>Alen Jelovac, OIB 92213194197, Trg Kralja Tomislava 6, 10000 Zagreb</item>
      <item>Petar Klipić, OIB 72968154640, Pičmanova Ulica 5, 10000 Zagreb</item>
      <item>Maja Katana, OIB 98013783313, Ulica Milana Ogrizovića 2, 10000 Zagreb</item>
      <item>Goran Crepulja, OIB 18982056058, Špadići 78, 52440 Poreč</item>
      <item>Jelena Jozić, OIB 61368880664, Dankovečka Ulica 104, 10000 Zagreb</item>
      <item>Ela Mihovilović Brkić, OIB 71624369158, Prisavlje 10, 10000 Zagreb</item>
      <item>Miodrag Lesar, OIB 04182813536, Dolenica 12 F, 10250 Lučko</item>
      <item>Iris Cekuš Soltz, OIB 72558220282, Ulica Josipa Pupačića 4, 10000 Zagreb</item>
      <item>ORION ULAGANJA d.o.o. za usluge, OIB 45663810571, Jaruščica 11, 10000 Zagreb</item>
      <item>Milijana Vizjak, OIB 24053414429, Demšarova Ulica 41, 10000 Zagreb</item>
      <item>Snježana Šarić, OIB 81440476583, Ulica Grada Chicaga 4, 10000 Zagreb</item>
      <item>Ruža Santini, OIB 95280404750, Ivana Merza 8, 23210 Turanj</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item>Milijana Vizjak</item>
      <item>Snježana Šarić</item>
      <item>Ruža Santini</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item>Milijana Vizjak</item>
      <item>Snježana Šarić</item>
      <item>Ruža Santini</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tem>ORION ULAGANJA d.o.o. za usluge, OIB 45663810571</item>
      <item>Milijana Vizjak, OIB 24053414429</item>
      <item>Snježana Šarić, OIB 81440476583</item>
      <item>Ruža Santini, OIB 95280404750</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tem>ORION ULAGANJA d.o.o. za usluge, OIB 45663810571</item>
      <item>Milijana Vizjak, OIB 24053414429</item>
      <item>Snježana Šarić, OIB 81440476583</item>
      <item>Ruža Santini, OIB 95280404750</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item>
      <item>Antun Crlenjak</item>
      <item>Mirjana Zuzija</item>
      <item>OD SAUCHA &amp; ARAS</item>
      <item>Zdravko Božičević</item>
      <item>Mislav Bistrović</item>
      <item>Dora Hanžeković</item>
      <item>Ivo Farčić</item>
      <item>Željko Albini</item>
      <item>Županijsko državno odvjetništvo u Zagrebu</item>
      <item>Zoran Mihajlović</item>
      <item>Tanja Petković Gregurek</item>
    </izvorni_sadrzaj>
    <derivirana_varijabla naziv="DomainObject.Predmet.OstaliListFormated_1">
      <item>Zvonimir Barun</item>
      <item>Antun Crlenjak</item>
      <item>Mirjana Zuzija</item>
      <item>OD SAUCHA &amp; ARAS</item>
      <item>Zdravko Božičević</item>
      <item>Mislav Bistrović</item>
      <item>Dora Hanžeković</item>
      <item>Ivo Farčić</item>
      <item>Željko Albini</item>
      <item>Županijsko državno odvjetništvo u Zagrebu</item>
      <item>Zoran Mihajlović</item>
      <item>Tanja Petković Gregurek</item>
    </derivirana_varijabla>
  </DomainObject.Predmet.OstaliListFormated>
  <DomainObject.Predmet.OstaliListFormatedOIB>
    <izvorni_sadrzaj>
      <item>Zvonimir Barun</item>
      <item>Antun Crlenjak</item>
      <item>Mirjana Zuzija, OIB 26497768352</item>
      <item>OD SAUCHA &amp; ARAS, OIB 21494913156</item>
      <item>Zdravko Božičević</item>
      <item>Mislav Bistrović, OIB 77214883107</item>
      <item>Dora Hanžeković, OIB 29273403595</item>
      <item>Ivo Farčić, OIB 60542580519</item>
      <item>Željko Albini, OIB 26256621275</item>
      <item>Županijsko državno odvjetništvo u Zagrebu, OIB 16488001145</item>
      <item>Zoran Mihajlović, OIB 60407042502</item>
      <item>Tanja Petković Gregurek, OIB 32341322158</item>
    </izvorni_sadrzaj>
    <derivirana_varijabla naziv="DomainObject.Predmet.OstaliListFormatedOIB_1">
      <item>Zvonimir Barun</item>
      <item>Antun Crlenjak</item>
      <item>Mirjana Zuzija, OIB 26497768352</item>
      <item>OD SAUCHA &amp; ARAS, OIB 21494913156</item>
      <item>Zdravko Božičević</item>
      <item>Mislav Bistrović, OIB 77214883107</item>
      <item>Dora Hanžeković, OIB 29273403595</item>
      <item>Ivo Farčić, OIB 60542580519</item>
      <item>Željko Albini, OIB 26256621275</item>
      <item>Županijsko državno odvjetništvo u Zagrebu, OIB 16488001145</item>
      <item>Zoran Mihajlović, OIB 60407042502</item>
      <item>Tanja Petković Gregurek, OIB 32341322158</item>
    </derivirana_varijabla>
  </DomainObject.Predmet.OstaliListFormatedOIB>
  <DomainObject.Predmet.OstaliListFormatedWithAdress>
    <izvorni_sadrzaj>
      <item>Zvonimir Barun, Adama Baltazara Krčelića 15, 10290 Zaprešić</item>
      <item>Antun Crlenjak, 10000 Zagreb</item>
      <item>Mirjana Zuzija, Slavka Kolara 25, 10410 Velika Gorica</item>
      <item>OD SAUCHA &amp; ARAS, Gundulićeva 20, 10000 Zagreb</item>
      <item>Zdravko Božičević</item>
      <item>Mislav Bistrović, Trg Petra Svačića 6, 10000 Zagreb</item>
      <item>Dora Hanžeković</item>
      <item>Ivo Farčić, Baštijanova 2a, 10000 Zagreb</item>
      <item>Željko Albini, Gračanska cesta 91 B, 10000 Zagreb</item>
      <item>Županijsko državno odvjetništvo u Zagrebu</item>
      <item>Zoran Mihajlović, Ulica Ivana Rendića 31, 10000 Zagreb</item>
      <item>Tanja Petković Gregurek, Ksaverska cesta 55, 10000 Zagreb</item>
    </izvorni_sadrzaj>
    <derivirana_varijabla naziv="DomainObject.Predmet.OstaliListFormatedWithAdress_1">
      <item>Zvonimir Barun, Adama Baltazara Krčelića 15, 10290 Zaprešić</item>
      <item>Antun Crlenjak, 10000 Zagreb</item>
      <item>Mirjana Zuzija, Slavka Kolara 25, 10410 Velika Gorica</item>
      <item>OD SAUCHA &amp; ARAS, Gundulićeva 20, 10000 Zagreb</item>
      <item>Zdravko Božičević</item>
      <item>Mislav Bistrović, Trg Petra Svačića 6, 10000 Zagreb</item>
      <item>Dora Hanžeković</item>
      <item>Ivo Farčić, Baštijanova 2a, 10000 Zagreb</item>
      <item>Željko Albini, Gračanska cesta 91 B, 10000 Zagreb</item>
      <item>Županijsko državno odvjetništvo u Zagrebu</item>
      <item>Zoran Mihajlović, Ulica Ivana Rendića 31, 10000 Zagreb</item>
      <item>Tanja Petković Gregurek, Ksaverska cesta 55, 10000 Zagreb</item>
    </derivirana_varijabla>
  </DomainObject.Predmet.OstaliListFormatedWithAdress>
  <DomainObject.Predmet.OstaliListFormatedWithAdressOIB>
    <izvorni_sadrzaj>
      <item>Zvonimir Barun, Adama Baltazara Krčelića 15, 10290 Zaprešić</item>
      <item>Antun Crlenjak, 10000 Zagreb</item>
      <item>Mirjana Zuzija, OIB 26497768352, Slavka Kolara 25, 10410 Velika Gorica</item>
      <item>OD SAUCHA &amp; ARAS, OIB 21494913156, Gundulićeva 20, 10000 Zagreb</item>
      <item>Zdravko Božičević</item>
      <item>Mislav Bistrović, OIB 77214883107, Trg Petra Svačića 6, 10000 Zagreb</item>
      <item>Dora Hanžeković, OIB 29273403595</item>
      <item>Ivo Farčić, OIB 60542580519, Baštijanova 2a, 10000 Zagreb</item>
      <item>Željko Albini, OIB 26256621275, Gračanska cesta 91 B, 10000 Zagreb</item>
      <item>Županijsko državno odvjetništvo u Zagrebu, OIB 16488001145</item>
      <item>Zoran Mihajlović, OIB 60407042502, Ulica Ivana Rendića 31, 10000 Zagreb</item>
      <item>Tanja Petković Gregurek, OIB 32341322158, Ksaverska cesta 55, 10000 Zagreb</item>
    </izvorni_sadrzaj>
    <derivirana_varijabla naziv="DomainObject.Predmet.OstaliListFormatedWithAdressOIB_1">
      <item>Zvonimir Barun, Adama Baltazara Krčelića 15, 10290 Zaprešić</item>
      <item>Antun Crlenjak, 10000 Zagreb</item>
      <item>Mirjana Zuzija, OIB 26497768352, Slavka Kolara 25, 10410 Velika Gorica</item>
      <item>OD SAUCHA &amp; ARAS, OIB 21494913156, Gundulićeva 20, 10000 Zagreb</item>
      <item>Zdravko Božičević</item>
      <item>Mislav Bistrović, OIB 77214883107, Trg Petra Svačića 6, 10000 Zagreb</item>
      <item>Dora Hanžeković, OIB 29273403595</item>
      <item>Ivo Farčić, OIB 60542580519, Baštijanova 2a, 10000 Zagreb</item>
      <item>Željko Albini, OIB 26256621275, Gračanska cesta 91 B, 10000 Zagreb</item>
      <item>Županijsko državno odvjetništvo u Zagrebu, OIB 16488001145</item>
      <item>Zoran Mihajlović, OIB 60407042502, Ulica Ivana Rendića 31, 10000 Zagreb</item>
      <item>Tanja Petković Gregurek, OIB 32341322158, Ksaverska cesta 55, 10000 Zagreb</item>
    </derivirana_varijabla>
  </DomainObject.Predmet.OstaliListFormatedWithAdressOIB>
  <DomainObject.Predmet.OstaliListNazivFormated>
    <izvorni_sadrzaj>
      <item>Zvonimir Barun</item>
      <item>Antun Crlenjak</item>
      <item>Mirjana Zuzija</item>
      <item>OD SAUCHA &amp; ARAS</item>
      <item>Zdravko Božičević</item>
      <item>Mislav Bistrović</item>
      <item>Dora Hanžeković</item>
      <item>Ivo Farčić</item>
      <item>Željko Albini</item>
      <item>Županijsko državno odvjetništvo u Zagrebu</item>
      <item>Zoran Mihajlović</item>
      <item>Tanja Petković Gregurek</item>
    </izvorni_sadrzaj>
    <derivirana_varijabla naziv="DomainObject.Predmet.OstaliListNazivFormated_1">
      <item>Zvonimir Barun</item>
      <item>Antun Crlenjak</item>
      <item>Mirjana Zuzija</item>
      <item>OD SAUCHA &amp; ARAS</item>
      <item>Zdravko Božičević</item>
      <item>Mislav Bistrović</item>
      <item>Dora Hanžeković</item>
      <item>Ivo Farčić</item>
      <item>Željko Albini</item>
      <item>Županijsko državno odvjetništvo u Zagrebu</item>
      <item>Zoran Mihajlović</item>
      <item>Tanja Petković Gregurek</item>
    </derivirana_varijabla>
  </DomainObject.Predmet.OstaliListNazivFormated>
  <DomainObject.Predmet.OstaliListNazivFormatedOIB>
    <izvorni_sadrzaj>
      <item>Zvonimir Barun</item>
      <item>Antun Crlenjak</item>
      <item>Mirjana Zuzija, OIB 26497768352</item>
      <item>OD SAUCHA &amp; ARAS, OIB 21494913156</item>
      <item>Zdravko Božičević</item>
      <item>Mislav Bistrović, OIB 77214883107</item>
      <item>Dora Hanžeković, OIB 29273403595</item>
      <item>Ivo Farčić, OIB 60542580519</item>
      <item>Željko Albini, OIB 26256621275</item>
      <item>Županijsko državno odvjetništvo u Zagrebu, OIB 16488001145</item>
      <item>Zoran Mihajlović, OIB 60407042502</item>
      <item>Tanja Petković Gregurek, OIB 32341322158</item>
    </izvorni_sadrzaj>
    <derivirana_varijabla naziv="DomainObject.Predmet.OstaliListNazivFormatedOIB_1">
      <item>Zvonimir Barun</item>
      <item>Antun Crlenjak</item>
      <item>Mirjana Zuzija, OIB 26497768352</item>
      <item>OD SAUCHA &amp; ARAS, OIB 21494913156</item>
      <item>Zdravko Božičević</item>
      <item>Mislav Bistrović, OIB 77214883107</item>
      <item>Dora Hanžeković, OIB 29273403595</item>
      <item>Ivo Farčić, OIB 60542580519</item>
      <item>Željko Albini, OIB 26256621275</item>
      <item>Županijsko državno odvjetništvo u Zagrebu, OIB 16488001145</item>
      <item>Zoran Mihajlović, OIB 60407042502</item>
      <item>Tanja Petković Gregurek, OIB 32341322158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lipnja 2020.</izvorni_sadrzaj>
    <derivirana_varijabla naziv="DomainObject.Datum_1">2. lipnja 2020.</derivirana_varijabla>
  </DomainObject.Datum>
  <DomainObject.PoslovniBrojDokumenta>
    <izvorni_sadrzaj>St-1094/2012-1740</izvorni_sadrzaj>
    <derivirana_varijabla naziv="DomainObject.PoslovniBrojDokumenta_1">St-1094/2012-1740</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Mislav Bistrović</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item>Dora Hanžeković</item>
      <item>Ivo Farčić</item>
      <item>Milijana Vizjak</item>
      <item>Snježana Šarić</item>
      <item>Željko Albini</item>
      <item>Županijsko državno odvjetništvo u Zagrebu</item>
      <item>Ruža Santini</item>
      <item>Zoran Mihajlović</item>
      <item>Tanja Petković Gregurek</item>
    </izvorni_sadrzaj>
    <derivirana_varijabla naziv="DomainObject.Predmet.SudioniciListNaziv_1">
      <item>JARUŠČICA PROJEKT  d.o.o. za poslovanje nekretninama</item>
      <item>ZAGREBAČKA BANKA DIONIČKO DRUŠTVO</item>
      <item>Zvonimir Barun</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Mislav Bistrović</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item>Dora Hanžeković</item>
      <item>Ivo Farčić</item>
      <item>Milijana Vizjak</item>
      <item>Snježana Šarić</item>
      <item>Željko Albini</item>
      <item>Županijsko državno odvjetništvo u Zagrebu</item>
      <item>Ruža Santini</item>
      <item>Zoran Mihajlović</item>
      <item>Tanja Petković Gregurek</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Adama Baltazara Krčelića 15,10290 Zaprešić</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 OIB 05965133878, Jaruščica 11,10000 Zagreb</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tem>Mislav Bistrović, OIB 77214883107, Trg Petra Svačića 6,10000 Zagreb</item>
      <item>Ranko Tomašević, OIB 86778817194, Zamenhofova Ulica 6,10000 Zagreb</item>
      <item>Veronika Grubišić, OIB 10961890432, Ulica Ivice Kičmanovića 22,10000 Zagreb</item>
      <item>Jozo Jerković, OIB 16863827730, Jaruščica 5 A,10000 Zagreb</item>
      <item>Sebastijan Paunović, OIB 71479698322, Ulica Vladimira Filakovca 5,10000 Zagreb</item>
      <item>Dragan Josipović, OIB 05767821988, Milana Nemičića 19,44250 Petrinja</item>
      <item>Maja Došlić Leš, OIB 75355077589, Frankopanska 1,35410 Batrina</item>
      <item>Robert Gruber, OIB 72359897820, Štefanićeva Ulica 8,10000 Zagreb</item>
      <item>Marija Pavletić, OIB 67403334435, Ulica Rudolfa Bićanića 16,10000 Zagreb</item>
      <item>DARKO SMOLJAN, STADITTEIL NEUHAUSEN AMTACKERSTR METZINGEN,72555 STADITTEIL NEUHAUSEN AMTACKERSTR METZINGEN</item>
      <item>Stipe Kljaić, OIB 04222923717, Jaruščica 5 A,10000 Zagreb</item>
      <item>B MAMIĆ, Šestinski dol 135,10000 Zagreb</item>
      <item>Mirjana Grubišić, OIB 71833983967, Trnava I. 51 A,10000 Zagreb</item>
      <item>IVAN ČOP, Jaruščica 5/A,10000 Zagreb</item>
      <item>Marinka Perić, OIB 11689582126, Filipa Macure 21,Banja Luka</item>
      <item>Sanja Lazić, OIB 93538380913, Kralja Tomislava 17,33520 Slatina</item>
      <item>Domagoj Šoše, OIB 76698290315, Logorište 19 A,47000 Karlovac</item>
      <item>IMPALA TRGOVINA, društvo s ograničenom odgovornošću za trgovinu i usluge, OIB 74349957002, Ivana Keleka 83,10360 Sesvete</item>
      <item>Martina Vuletić, OIB 73670201850, Kalabarovo Vrelo 12,10000 Zagreb</item>
      <item>ANTO PERIĆ, BIHAĆKA 30 SESVETSKI KRALJEVEC,10360 Sesvete</item>
      <item>Marjan Leši, OIB 77679532298, Stubička Ulica 91 A,10000 Zagreb</item>
      <item>JOSIP VULETIĆ, ULICA ANÐELA NUIĆA 97,10000 Zagreb</item>
      <item>Matija Jozić, OIB 63838897711, Štibrenska Ulica 1 A,10360 Sesvete</item>
      <item>Anđelka Marijanović, OIB 50730779773, Trpinjska Ulica 3,10000 Zagreb</item>
      <item>Marjan Bavčević, OIB 26538063798, Skradinska 3,21000 Split</item>
      <item>Marijan Malekin, OIB 58644776096, Vrlička Ulica 63,21230 Sinj</item>
      <item>DAJANA ANTONIJA BEBEK, JARUŠČICA 11,10000 Zagreb</item>
      <item>Miro Šahinović, OIB 06143438724, Ulica Nike Grškovića 4,10000 Zagreb</item>
      <item>OPERETA LEGALIZACIJA društvo s ograničenom odgovornošću za promet nekretnina, OIB 59459077421, Kranjčevićeva 53,10000 Zagreb</item>
      <item>Josip Biočić, OIB 01933666749, Mendlova Ulica 7,10000 Zagreb</item>
      <item>Fikret Osmanović, OIB 72517850145, Jaruščica 11,10000 Zagreb</item>
      <item>Darko Šebalj, OIB 05296710885, Posavsko Vrbovo 89 A,10411 Vrbovo Posavsko</item>
      <item>Jerko Huljev, OIB 18648097894, 4. Rakitski Odvojak 5,10437 Rakitje</item>
      <item>Jakov Šošić, OIB 77618338351, Odeska 6,21000 Split</item>
      <item>Jasmin Čaušević, OIB 18030083498, Čaklje 37,21327 Podgora</item>
      <item>Franjo Kušević, OIB 46060556856, Lučelnica 87,10451 Lučelnica</item>
      <item>Rina Broqi, OIB 27121995258, Horvaćanska Cesta 166,10000 Zagreb</item>
      <item>IVAN KRALJ, V. VRBICE 15,10250 Lučko</item>
      <item>Mladen Petrlić, OIB 88977535430, Ludbreška Ulica 10,10000 Zagreb</item>
      <item>Zvonko Babić, OIB 70434924687, Jurice Muraia 2,40000 Čakovec</item>
      <item>Zvjezdana Balen-Vuglač, OIB 41427375263, Marinići 80 B,51216 Marinići</item>
      <item>HOJSKI NEKRETNINE društvo s ograničenom odgovornošću za proizvodnju, trgovinu i usluge, OIB 48954500679, Majdakova 45,10000 Zagreb</item>
      <item>Dragana Drobac, OIB 50310836278, Cernik 225,51218 Cernik</item>
      <item>METRO LIVING d.o.o. za trgovinu i usluge, OIB 18836443912, Sobolski put 16,10000 Zagreb</item>
      <item>Martina Peričić, OIB 41096827899, Ulica Ivana Zahara 3,10000 Zagreb</item>
      <item>Ivona Vuglač, OIB 68310426614, Marinići 80 B,51216 Marinići</item>
      <item>Darko Acalinović, OIB 00614141617, Vladimira Nazora 90,21480 Vis</item>
      <item>Sandra Prskalo, OIB 89797926066, Jablanovac 24,10000 Zagreb</item>
      <item>Ranko Vukosavljević, OIB 51556794836, Kutnjački Put 6,10000 Zagreb</item>
      <item>CENTAR VIZIJA d.o.o. za trgovinu, OIB 05417850582, Kranjčevićeva 53,10000 Zagreb</item>
      <item>Stjepan Žuljić, OIB 86416796158, Sisačka 16,10410 Velika Gorica</item>
      <item>AQUAMONT d.o.o. za graditeljstvo, trgovinu i usluge, OIB 85058985197, Sobolski put 16,10000 Zagreb</item>
      <item>Dalibor Koljenik, OIB 32237070324, Koranska 8,31500 Našice</item>
      <item>JOSIP PETRIČEVIĆ, ŠETALIŠTE 150. BRIGADE 8,10000 Zagreb</item>
      <item>Dino Marjanović, OIB 94571187643, Ulica Ljudevita Posavskog 16,10000 Zagreb</item>
      <item>Otilia Varoščić, OIB 29857255382, Jablanska Ulica 32,10000 Zagreb</item>
      <item>Krešimir Flas, OIB 24601707285, Vlatka Mačeka 10,35000 Slavonski Brod</item>
      <item>Ivanka Zubčić, OIB 81995032685, UL. HRVATSKIH BRANITELJA 7 (ranije: PRIDRAGA, PRIDRAGA, 104),23312 Pridraga</item>
      <item>Sanja Šukunda, OIB 59006877827, Ulica Brune Bušića 3,10000 Zagreb</item>
      <item>Martinna Lana Kordić, OIB 17298754112, Slavka Kolara 35,10410 Velika Gorica</item>
      <item>BORIS JURIĆ, VIJENAC DINARE,31000 Osijek</item>
      <item>Zlata Piler, OIB 13123416897, Ulica Nikole Pavića 34,10000 Zagreb</item>
      <item>Ljubica Vidak, OIB 59045015690, Jaruščica 5 A,10000 Zagreb</item>
      <item>Anđela Matanović, OIB 23863557391, Nova X 55,22202 Rogoznica</item>
      <item>Petra Kovač, OIB 81818391740, Sopnički Odvojak 5 C,10000 Zagreb</item>
      <item>Valentina Pavković, OIB 87067683188, Jaruščica 7 A,10000 Zagreb</item>
      <item>Božidar Lokner, OIB 27430987328, Jaruščica 7 A,10000 Zagreb</item>
      <item>Miroslav Jurković, OIB 54288805565, Razumov Breg 6,10435 Falašćak</item>
      <item>Tea Kolić, OIB 41585198769, Luketići 55,47300 Zagorje</item>
      <item>IVICA TOMIĆ, VRANIĆEVA 11,10000 Zagreb</item>
      <item>JOSIP JELIĆ, SLAVKA KOLARA 35,10410 Velika Gorica</item>
      <item>Magda Butorac, OIB 08583634020, Bana Jelačića 55,32221 Cerić</item>
      <item>Vladimir Čavlović, OIB 56625730708, Ulica Anđela Gabrijela 19,32100 Vinkovci</item>
      <item>Tatjana Mateković, OIB 74561760663, Medveščak 99,10000 Zagreb</item>
      <item>Vesna Mladina, OIB 71801437335, Ozaljska Ulica 96,10000 Zagreb</item>
      <item>Miroslav Šarić, OIB 25341165767, Jaruščica 7,10000 Zagreb</item>
      <item>Vedran Juroš, OIB 63902441919, Ulica Kralja Petra Svačića 3,31000 Osijek</item>
      <item>Nikola Klaić, OIB 48832374139, Lojenov Prilaz 10,10000 Zagreb</item>
      <item>Boris Hipp, OIB 42112609273, ULICA BANA TEODORA PEJAČEVIĆA 9 (ranije: NAŠICE, AUGUSTA CESARCA, 9),31500 Našice</item>
      <item>Robert Žunić, OIB 45515944422, Savska Opatovina 34,10000 Zagreb</item>
      <item>STUDIO RENTAL d.o.o. za usluge, OIB 04132278774, Športska 25,10410 Novo Čiče</item>
      <item>Darko Barišić, OIB 62519692888, Huzjanova Ulica 22,10000 Zagreb</item>
      <item>Željko Borovička, OIB 56179447139, Barčev Trg 14,10000 Zagreb</item>
      <item>Zdenko Tica, OIB 49584641587, Ulica Vladimira Nazora 18,34551 Lipik</item>
      <item>Sabina Abdurahimi, OIB 67660387238, Kombolova Ulica 3,10000 Zagreb</item>
      <item>Darije Petolas, OIB 10344917608, Fancevljev Prilaz 8,10000 Zagreb</item>
      <item>Perica Mitrović, OIB 29538074286, Kardinala Alojzija Stepinca 35,31000 Osijek</item>
      <item>Matija Špičić, OIB 02495519389, Špičićeva Ulica 4,10410 Mičevec</item>
      <item>Natali Bogićević, OIB 84056119217, Cvjetno Naselje 14,10410 Velika Gorica</item>
      <item>Filip Grilec, OIB 94471925962, Ulica Cvijete Zuzorić 53,10000 Zagreb</item>
      <item>Zdenka Štern, OIB 32826205231, Oreškovićeva Ulica 6 V,10000 Zagreb</item>
      <item>Vladimir Vrhovec, OIB 36459972653, Jaruščica 11,10000 Zagreb</item>
      <item>Oliver Zorić, OIB 35822433380, Jaruščica 11,10000 Zagreb</item>
      <item>Vjekoslav Caktaš, OIB 62953165590, Solinske Mladeži 69 A,21210 Solin</item>
      <item>TOMISLAV MILIČEVIĆ, VELIKI POGANAC 5,48312 Veliki Poganac</item>
      <item>Antun Galić, OIB 26954182575, Šetal.150.brigade Hrvat.vojske 1,10000 Zagreb</item>
      <item>VRHUNSKA GRADNJA j.d.o.o. za usluge, OIB 44285161879, Havidićeva 16,10000 Zagreb</item>
      <item>Božica Bronzović Arbanas, OIB 81109718920, Jaruščica 5 A,10000 Zagreb</item>
      <item>Kristina Tadić, OIB 34964601979, Omladinska Ulica 26,10310 Ivanić-Grad</item>
      <item>Bernardica Djapić, OIB 83416361565, Ulica Božidara Magovca 48,10000 Zagreb</item>
      <item>Anita Zrinjan, OIB 45979512796, Medsave 26,10430 Medsave</item>
      <item>MARKO MARTINOVIĆ, STENJEVEČKA 35,10000 Zagreb</item>
      <item>NEKTUS INTERIJERI d.o.o. za usluge, OIB 87157825646, Ulica Vojina Bakića 2,10000 Zagreb</item>
      <item>Josip Munđar, OIB 55396621716, Ulica Đurđice Agićeve 3,10000 Zagreb</item>
      <item>Igor Bubnjić, OIB 68673320401, Prvomajska 11,43500 Daruvar</item>
      <item>Branka Lozić, OIB 03377626486, Ulica Ferde Livadića 10,10290 Zaprešić</item>
      <item>Marinko Ratković, OIB 54057243372, Škarnik 26,42223 Škarnik</item>
      <item>Dominik Brkić, OIB 14406310871, Jaruščica 9 D,10000 Zagreb</item>
      <item>Ljubica Žuljić, OIB 47641118940, Sisačka 16,10410 Velika Gorica</item>
      <item>Ivan Tržić, OIB 88170432071, Franje Blažinca 29,10370 Kozinščak</item>
      <item>DETONEX d.o.o. za trgovinu, OIB 84246899345, Horvaćanska cesta 23,10000 Zagreb</item>
      <item>Vanna Bojović, OIB 83656206667, Bartolići 35,10000 Zagreb</item>
      <item>Alan Jurković, OIB 53995301946, Topnička Ulica 10,10000 Zagreb</item>
      <item>Branka Tomaško, OIB 93793808015, Grančarska Ulica V. Odvojak 2,10257 Kupinečki Kraljevec</item>
      <item>Ilija Tufeković, OIB 85272849807, Savski Gaj Iii. 18,10000 Zagreb</item>
      <item>Antun-Željko Gidi, OIB 68779306540, Jaruščica 5,10000 Zagreb</item>
      <item>Višnja Broqi, OIB 35093755829, Lanište 1 J,10000 Zagreb</item>
      <item>GORAN TOMIĆ, BUKOVAČKA CESTA 331 A,10000 Zagreb</item>
      <item>Nebojša Perić, OIB 17683491651, Baburičina Ulica 17,10000 Zagreb</item>
      <item>Alen Jelovac, OIB 92213194197, Trg Kralja Tomislava 6,10000 Zagreb</item>
      <item>Petar Klipić, OIB 72968154640, Pičmanova Ulica 5,10000 Zagreb</item>
      <item>Maja Katana, OIB 98013783313, Ulica Milana Ogrizovića 2,10000 Zagreb</item>
      <item>Goran Crepulja, OIB 18982056058, Špadići 78,52440 Poreč</item>
      <item>Jelena Jozić, OIB 61368880664, Dankovečka Ulica 104,10000 Zagreb</item>
      <item>Ela Mihovilović Brkić, OIB 71624369158, Prisavlje 10,10000 Zagreb</item>
      <item>Miodrag Lesar, OIB 04182813536, Dolenica 12 F,10250 Lučko</item>
      <item>Iris Cekuš Soltz, OIB 72558220282, Ulica Josipa Pupačića 4,10000 Zagreb</item>
      <item>ORION ULAGANJA d.o.o. za usluge, OIB 45663810571, Jaruščica 11,10000 Zagreb</item>
      <item>Dora Hanžeković, OIB 29273403595</item>
      <item>Ivo Farčić, OIB 60542580519, Baštijanova 2a,10000 Zagreb</item>
      <item>Milijana Vizjak, OIB 24053414429, Demšarova Ulica 41,10000 Zagreb</item>
      <item>Snježana Šarić, OIB 81440476583, Ulica Grada Chicaga 4,10000 Zagreb</item>
      <item>Željko Albini, OIB 26256621275, Gračanska cesta 91 B,10000 Zagreb</item>
      <item>Županijsko državno odvjetništvo u Zagrebu, OIB 16488001145</item>
      <item>Ruža Santini, OIB 95280404750, Ivana Merza 8,23210 Turanj</item>
      <item>Zoran Mihajlović, OIB 60407042502, Ulica Ivana Rendića 31,10000 Zagreb</item>
      <item>Tanja Petković Gregurek, OIB 32341322158, Ksaverska cesta 55,10000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Adama Baltazara Krčelića 15,10290 Zaprešić</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 OIB 05965133878, Jaruščica 11,10000 Zagreb</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tem>Mislav Bistrović, OIB 77214883107, Trg Petra Svačića 6,10000 Zagreb</item>
      <item>Ranko Tomašević, OIB 86778817194, Zamenhofova Ulica 6,10000 Zagreb</item>
      <item>Veronika Grubišić, OIB 10961890432, Ulica Ivice Kičmanovića 22,10000 Zagreb</item>
      <item>Jozo Jerković, OIB 16863827730, Jaruščica 5 A,10000 Zagreb</item>
      <item>Sebastijan Paunović, OIB 71479698322, Ulica Vladimira Filakovca 5,10000 Zagreb</item>
      <item>Dragan Josipović, OIB 05767821988, Milana Nemičića 19,44250 Petrinja</item>
      <item>Maja Došlić Leš, OIB 75355077589, Frankopanska 1,35410 Batrina</item>
      <item>Robert Gruber, OIB 72359897820, Štefanićeva Ulica 8,10000 Zagreb</item>
      <item>Marija Pavletić, OIB 67403334435, Ulica Rudolfa Bićanića 16,10000 Zagreb</item>
      <item>DARKO SMOLJAN, STADITTEIL NEUHAUSEN AMTACKERSTR METZINGEN,72555 STADITTEIL NEUHAUSEN AMTACKERSTR METZINGEN</item>
      <item>Stipe Kljaić, OIB 04222923717, Jaruščica 5 A,10000 Zagreb</item>
      <item>B MAMIĆ, Šestinski dol 135,10000 Zagreb</item>
      <item>Mirjana Grubišić, OIB 71833983967, Trnava I. 51 A,10000 Zagreb</item>
      <item>IVAN ČOP, Jaruščica 5/A,10000 Zagreb</item>
      <item>Marinka Perić, OIB 11689582126, Filipa Macure 21,Banja Luka</item>
      <item>Sanja Lazić, OIB 93538380913, Kralja Tomislava 17,33520 Slatina</item>
      <item>Domagoj Šoše, OIB 76698290315, Logorište 19 A,47000 Karlovac</item>
      <item>IMPALA TRGOVINA, društvo s ograničenom odgovornošću za trgovinu i usluge, OIB 74349957002, Ivana Keleka 83,10360 Sesvete</item>
      <item>Martina Vuletić, OIB 73670201850, Kalabarovo Vrelo 12,10000 Zagreb</item>
      <item>ANTO PERIĆ, BIHAĆKA 30 SESVETSKI KRALJEVEC,10360 Sesvete</item>
      <item>Marjan Leši, OIB 77679532298, Stubička Ulica 91 A,10000 Zagreb</item>
      <item>JOSIP VULETIĆ, ULICA ANÐELA NUIĆA 97,10000 Zagreb</item>
      <item>Matija Jozić, OIB 63838897711, Štibrenska Ulica 1 A,10360 Sesvete</item>
      <item>Anđelka Marijanović, OIB 50730779773, Trpinjska Ulica 3,10000 Zagreb</item>
      <item>Marjan Bavčević, OIB 26538063798, Skradinska 3,21000 Split</item>
      <item>Marijan Malekin, OIB 58644776096, Vrlička Ulica 63,21230 Sinj</item>
      <item>DAJANA ANTONIJA BEBEK, JARUŠČICA 11,10000 Zagreb</item>
      <item>Miro Šahinović, OIB 06143438724, Ulica Nike Grškovića 4,10000 Zagreb</item>
      <item>OPERETA LEGALIZACIJA društvo s ograničenom odgovornošću za promet nekretnina, OIB 59459077421, Kranjčevićeva 53,10000 Zagreb</item>
      <item>Josip Biočić, OIB 01933666749, Mendlova Ulica 7,10000 Zagreb</item>
      <item>Fikret Osmanović, OIB 72517850145, Jaruščica 11,10000 Zagreb</item>
      <item>Darko Šebalj, OIB 05296710885, Posavsko Vrbovo 89 A,10411 Vrbovo Posavsko</item>
      <item>Jerko Huljev, OIB 18648097894, 4. Rakitski Odvojak 5,10437 Rakitje</item>
      <item>Jakov Šošić, OIB 77618338351, Odeska 6,21000 Split</item>
      <item>Jasmin Čaušević, OIB 18030083498, Čaklje 37,21327 Podgora</item>
      <item>Franjo Kušević, OIB 46060556856, Lučelnica 87,10451 Lučelnica</item>
      <item>Rina Broqi, OIB 27121995258, Horvaćanska Cesta 166,10000 Zagreb</item>
      <item>IVAN KRALJ, V. VRBICE 15,10250 Lučko</item>
      <item>Mladen Petrlić, OIB 88977535430, Ludbreška Ulica 10,10000 Zagreb</item>
      <item>Zvonko Babić, OIB 70434924687, Jurice Muraia 2,40000 Čakovec</item>
      <item>Zvjezdana Balen-Vuglač, OIB 41427375263, Marinići 80 B,51216 Marinići</item>
      <item>HOJSKI NEKRETNINE društvo s ograničenom odgovornošću za proizvodnju, trgovinu i usluge, OIB 48954500679, Majdakova 45,10000 Zagreb</item>
      <item>Dragana Drobac, OIB 50310836278, Cernik 225,51218 Cernik</item>
      <item>METRO LIVING d.o.o. za trgovinu i usluge, OIB 18836443912, Sobolski put 16,10000 Zagreb</item>
      <item>Martina Peričić, OIB 41096827899, Ulica Ivana Zahara 3,10000 Zagreb</item>
      <item>Ivona Vuglač, OIB 68310426614, Marinići 80 B,51216 Marinići</item>
      <item>Darko Acalinović, OIB 00614141617, Vladimira Nazora 90,21480 Vis</item>
      <item>Sandra Prskalo, OIB 89797926066, Jablanovac 24,10000 Zagreb</item>
      <item>Ranko Vukosavljević, OIB 51556794836, Kutnjački Put 6,10000 Zagreb</item>
      <item>CENTAR VIZIJA d.o.o. za trgovinu, OIB 05417850582, Kranjčevićeva 53,10000 Zagreb</item>
      <item>Stjepan Žuljić, OIB 86416796158, Sisačka 16,10410 Velika Gorica</item>
      <item>AQUAMONT d.o.o. za graditeljstvo, trgovinu i usluge, OIB 85058985197, Sobolski put 16,10000 Zagreb</item>
      <item>Dalibor Koljenik, OIB 32237070324, Koranska 8,31500 Našice</item>
      <item>JOSIP PETRIČEVIĆ, ŠETALIŠTE 150. BRIGADE 8,10000 Zagreb</item>
      <item>Dino Marjanović, OIB 94571187643, Ulica Ljudevita Posavskog 16,10000 Zagreb</item>
      <item>Otilia Varoščić, OIB 29857255382, Jablanska Ulica 32,10000 Zagreb</item>
      <item>Krešimir Flas, OIB 24601707285, Vlatka Mačeka 10,35000 Slavonski Brod</item>
      <item>Ivanka Zubčić, OIB 81995032685, UL. HRVATSKIH BRANITELJA 7 (ranije: PRIDRAGA, PRIDRAGA, 104),23312 Pridraga</item>
      <item>Sanja Šukunda, OIB 59006877827, Ulica Brune Bušića 3,10000 Zagreb</item>
      <item>Martinna Lana Kordić, OIB 17298754112, Slavka Kolara 35,10410 Velika Gorica</item>
      <item>BORIS JURIĆ, VIJENAC DINARE,31000 Osijek</item>
      <item>Zlata Piler, OIB 13123416897, Ulica Nikole Pavića 34,10000 Zagreb</item>
      <item>Ljubica Vidak, OIB 59045015690, Jaruščica 5 A,10000 Zagreb</item>
      <item>Anđela Matanović, OIB 23863557391, Nova X 55,22202 Rogoznica</item>
      <item>Petra Kovač, OIB 81818391740, Sopnički Odvojak 5 C,10000 Zagreb</item>
      <item>Valentina Pavković, OIB 87067683188, Jaruščica 7 A,10000 Zagreb</item>
      <item>Božidar Lokner, OIB 27430987328, Jaruščica 7 A,10000 Zagreb</item>
      <item>Miroslav Jurković, OIB 54288805565, Razumov Breg 6,10435 Falašćak</item>
      <item>Tea Kolić, OIB 41585198769, Luketići 55,47300 Zagorje</item>
      <item>IVICA TOMIĆ, VRANIĆEVA 11,10000 Zagreb</item>
      <item>JOSIP JELIĆ, SLAVKA KOLARA 35,10410 Velika Gorica</item>
      <item>Magda Butorac, OIB 08583634020, Bana Jelačića 55,32221 Cerić</item>
      <item>Vladimir Čavlović, OIB 56625730708, Ulica Anđela Gabrijela 19,32100 Vinkovci</item>
      <item>Tatjana Mateković, OIB 74561760663, Medveščak 99,10000 Zagreb</item>
      <item>Vesna Mladina, OIB 71801437335, Ozaljska Ulica 96,10000 Zagreb</item>
      <item>Miroslav Šarić, OIB 25341165767, Jaruščica 7,10000 Zagreb</item>
      <item>Vedran Juroš, OIB 63902441919, Ulica Kralja Petra Svačića 3,31000 Osijek</item>
      <item>Nikola Klaić, OIB 48832374139, Lojenov Prilaz 10,10000 Zagreb</item>
      <item>Boris Hipp, OIB 42112609273, ULICA BANA TEODORA PEJAČEVIĆA 9 (ranije: NAŠICE, AUGUSTA CESARCA, 9),31500 Našice</item>
      <item>Robert Žunić, OIB 45515944422, Savska Opatovina 34,10000 Zagreb</item>
      <item>STUDIO RENTAL d.o.o. za usluge, OIB 04132278774, Športska 25,10410 Novo Čiče</item>
      <item>Darko Barišić, OIB 62519692888, Huzjanova Ulica 22,10000 Zagreb</item>
      <item>Željko Borovička, OIB 56179447139, Barčev Trg 14,10000 Zagreb</item>
      <item>Zdenko Tica, OIB 49584641587, Ulica Vladimira Nazora 18,34551 Lipik</item>
      <item>Sabina Abdurahimi, OIB 67660387238, Kombolova Ulica 3,10000 Zagreb</item>
      <item>Darije Petolas, OIB 10344917608, Fancevljev Prilaz 8,10000 Zagreb</item>
      <item>Perica Mitrović, OIB 29538074286, Kardinala Alojzija Stepinca 35,31000 Osijek</item>
      <item>Matija Špičić, OIB 02495519389, Špičićeva Ulica 4,10410 Mičevec</item>
      <item>Natali Bogićević, OIB 84056119217, Cvjetno Naselje 14,10410 Velika Gorica</item>
      <item>Filip Grilec, OIB 94471925962, Ulica Cvijete Zuzorić 53,10000 Zagreb</item>
      <item>Zdenka Štern, OIB 32826205231, Oreškovićeva Ulica 6 V,10000 Zagreb</item>
      <item>Vladimir Vrhovec, OIB 36459972653, Jaruščica 11,10000 Zagreb</item>
      <item>Oliver Zorić, OIB 35822433380, Jaruščica 11,10000 Zagreb</item>
      <item>Vjekoslav Caktaš, OIB 62953165590, Solinske Mladeži 69 A,21210 Solin</item>
      <item>TOMISLAV MILIČEVIĆ, VELIKI POGANAC 5,48312 Veliki Poganac</item>
      <item>Antun Galić, OIB 26954182575, Šetal.150.brigade Hrvat.vojske 1,10000 Zagreb</item>
      <item>VRHUNSKA GRADNJA j.d.o.o. za usluge, OIB 44285161879, Havidićeva 16,10000 Zagreb</item>
      <item>Božica Bronzović Arbanas, OIB 81109718920, Jaruščica 5 A,10000 Zagreb</item>
      <item>Kristina Tadić, OIB 34964601979, Omladinska Ulica 26,10310 Ivanić-Grad</item>
      <item>Bernardica Djapić, OIB 83416361565, Ulica Božidara Magovca 48,10000 Zagreb</item>
      <item>Anita Zrinjan, OIB 45979512796, Medsave 26,10430 Medsave</item>
      <item>MARKO MARTINOVIĆ, STENJEVEČKA 35,10000 Zagreb</item>
      <item>NEKTUS INTERIJERI d.o.o. za usluge, OIB 87157825646, Ulica Vojina Bakića 2,10000 Zagreb</item>
      <item>Josip Munđar, OIB 55396621716, Ulica Đurđice Agićeve 3,10000 Zagreb</item>
      <item>Igor Bubnjić, OIB 68673320401, Prvomajska 11,43500 Daruvar</item>
      <item>Branka Lozić, OIB 03377626486, Ulica Ferde Livadića 10,10290 Zaprešić</item>
      <item>Marinko Ratković, OIB 54057243372, Škarnik 26,42223 Škarnik</item>
      <item>Dominik Brkić, OIB 14406310871, Jaruščica 9 D,10000 Zagreb</item>
      <item>Ljubica Žuljić, OIB 47641118940, Sisačka 16,10410 Velika Gorica</item>
      <item>Ivan Tržić, OIB 88170432071, Franje Blažinca 29,10370 Kozinščak</item>
      <item>DETONEX d.o.o. za trgovinu, OIB 84246899345, Horvaćanska cesta 23,10000 Zagreb</item>
      <item>Vanna Bojović, OIB 83656206667, Bartolići 35,10000 Zagreb</item>
      <item>Alan Jurković, OIB 53995301946, Topnička Ulica 10,10000 Zagreb</item>
      <item>Branka Tomaško, OIB 93793808015, Grančarska Ulica V. Odvojak 2,10257 Kupinečki Kraljevec</item>
      <item>Ilija Tufeković, OIB 85272849807, Savski Gaj Iii. 18,10000 Zagreb</item>
      <item>Antun-Željko Gidi, OIB 68779306540, Jaruščica 5,10000 Zagreb</item>
      <item>Višnja Broqi, OIB 35093755829, Lanište 1 J,10000 Zagreb</item>
      <item>GORAN TOMIĆ, BUKOVAČKA CESTA 331 A,10000 Zagreb</item>
      <item>Nebojša Perić, OIB 17683491651, Baburičina Ulica 17,10000 Zagreb</item>
      <item>Alen Jelovac, OIB 92213194197, Trg Kralja Tomislava 6,10000 Zagreb</item>
      <item>Petar Klipić, OIB 72968154640, Pičmanova Ulica 5,10000 Zagreb</item>
      <item>Maja Katana, OIB 98013783313, Ulica Milana Ogrizovića 2,10000 Zagreb</item>
      <item>Goran Crepulja, OIB 18982056058, Špadići 78,52440 Poreč</item>
      <item>Jelena Jozić, OIB 61368880664, Dankovečka Ulica 104,10000 Zagreb</item>
      <item>Ela Mihovilović Brkić, OIB 71624369158, Prisavlje 10,10000 Zagreb</item>
      <item>Miodrag Lesar, OIB 04182813536, Dolenica 12 F,10250 Lučko</item>
      <item>Iris Cekuš Soltz, OIB 72558220282, Ulica Josipa Pupačića 4,10000 Zagreb</item>
      <item>ORION ULAGANJA d.o.o. za usluge, OIB 45663810571, Jaruščica 11,10000 Zagreb</item>
      <item>Dora Hanžeković, OIB 29273403595</item>
      <item>Ivo Farčić, OIB 60542580519, Baštijanova 2a,10000 Zagreb</item>
      <item>Milijana Vizjak, OIB 24053414429, Demšarova Ulica 41,10000 Zagreb</item>
      <item>Snježana Šarić, OIB 81440476583, Ulica Grada Chicaga 4,10000 Zagreb</item>
      <item>Željko Albini, OIB 26256621275, Gračanska cesta 91 B,10000 Zagreb</item>
      <item>Županijsko državno odvjetništvo u Zagrebu, OIB 16488001145</item>
      <item>Ruža Santini, OIB 95280404750, Ivana Merza 8,23210 Turanj</item>
      <item>Zoran Mihajlović, OIB 60407042502, Ulica Ivana Rendića 31,10000 Zagreb</item>
      <item>Tanja Petković Gregurek, OIB 32341322158, Ksaverska cesta 55,10000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05965133878</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null</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tem>, OIB 77214883107</item>
      <item>, OIB 86778817194</item>
      <item>, OIB 10961890432</item>
      <item>, OIB 16863827730</item>
      <item>, OIB 71479698322</item>
      <item>, OIB 05767821988</item>
      <item>, OIB 75355077589</item>
      <item>, OIB 72359897820</item>
      <item>, OIB 67403334435</item>
      <item>, OIB null</item>
      <item>, OIB 04222923717</item>
      <item>, OIB null</item>
      <item>, OIB 71833983967</item>
      <item>, OIB null</item>
      <item>, OIB 11689582126</item>
      <item>, OIB 93538380913</item>
      <item>, OIB 76698290315</item>
      <item>, OIB 74349957002</item>
      <item>, OIB 73670201850</item>
      <item>, OIB null</item>
      <item>, OIB 77679532298</item>
      <item>, OIB null</item>
      <item>, OIB 63838897711</item>
      <item>, OIB 50730779773</item>
      <item>, OIB 26538063798</item>
      <item>, OIB 58644776096</item>
      <item>, OIB null</item>
      <item>, OIB 06143438724</item>
      <item>, OIB 59459077421</item>
      <item>, OIB 01933666749</item>
      <item>, OIB 72517850145</item>
      <item>, OIB 05296710885</item>
      <item>, OIB 18648097894</item>
      <item>, OIB 77618338351</item>
      <item>, OIB 18030083498</item>
      <item>, OIB 46060556856</item>
      <item>, OIB 27121995258</item>
      <item>, OIB null</item>
      <item>, OIB 88977535430</item>
      <item>, OIB 70434924687</item>
      <item>, OIB 41427375263</item>
      <item>, OIB 48954500679</item>
      <item>, OIB 50310836278</item>
      <item>, OIB 18836443912</item>
      <item>, OIB 41096827899</item>
      <item>, OIB 68310426614</item>
      <item>, OIB 00614141617</item>
      <item>, OIB 89797926066</item>
      <item>, OIB 51556794836</item>
      <item>, OIB 05417850582</item>
      <item>, OIB 86416796158</item>
      <item>, OIB 85058985197</item>
      <item>, OIB 32237070324</item>
      <item>, OIB null</item>
      <item>, OIB 94571187643</item>
      <item>, OIB 29857255382</item>
      <item>, OIB 24601707285</item>
      <item>, OIB 81995032685</item>
      <item>, OIB 59006877827</item>
      <item>, OIB 17298754112</item>
      <item>, OIB null</item>
      <item>, OIB 13123416897</item>
      <item>, OIB 59045015690</item>
      <item>, OIB 23863557391</item>
      <item>, OIB 81818391740</item>
      <item>, OIB 87067683188</item>
      <item>, OIB 27430987328</item>
      <item>, OIB 54288805565</item>
      <item>, OIB 41585198769</item>
      <item>, OIB null</item>
      <item>, OIB null</item>
      <item>, OIB 08583634020</item>
      <item>, OIB 56625730708</item>
      <item>, OIB 74561760663</item>
      <item>, OIB 71801437335</item>
      <item>, OIB 25341165767</item>
      <item>, OIB 63902441919</item>
      <item>, OIB 48832374139</item>
      <item>, OIB 42112609273</item>
      <item>, OIB 45515944422</item>
      <item>, OIB 04132278774</item>
      <item>, OIB 62519692888</item>
      <item>, OIB 56179447139</item>
      <item>, OIB 49584641587</item>
      <item>, OIB 67660387238</item>
      <item>, OIB 10344917608</item>
      <item>, OIB 29538074286</item>
      <item>, OIB 02495519389</item>
      <item>, OIB 84056119217</item>
      <item>, OIB 94471925962</item>
      <item>, OIB 32826205231</item>
      <item>, OIB 36459972653</item>
      <item>, OIB 35822433380</item>
      <item>, OIB 62953165590</item>
      <item>, OIB null</item>
      <item>, OIB 26954182575</item>
      <item>, OIB 44285161879</item>
      <item>, OIB 81109718920</item>
      <item>, OIB 34964601979</item>
      <item>, OIB 83416361565</item>
      <item>, OIB 45979512796</item>
      <item>, OIB null</item>
      <item>, OIB 87157825646</item>
      <item>, OIB 55396621716</item>
      <item>, OIB 68673320401</item>
      <item>, OIB 03377626486</item>
      <item>, OIB 54057243372</item>
      <item>, OIB 14406310871</item>
      <item>, OIB 47641118940</item>
      <item>, OIB 88170432071</item>
      <item>, OIB 84246899345</item>
      <item>, OIB 83656206667</item>
      <item>, OIB 53995301946</item>
      <item>, OIB 93793808015</item>
      <item>, OIB 85272849807</item>
      <item>, OIB 68779306540</item>
      <item>, OIB 35093755829</item>
      <item>, OIB null</item>
      <item>, OIB 17683491651</item>
      <item>, OIB 92213194197</item>
      <item>, OIB 72968154640</item>
      <item>, OIB 98013783313</item>
      <item>, OIB 18982056058</item>
      <item>, OIB 61368880664</item>
      <item>, OIB 71624369158</item>
      <item>, OIB 04182813536</item>
      <item>, OIB 72558220282</item>
      <item>, OIB 45663810571</item>
      <item>, OIB 29273403595</item>
      <item>, OIB 60542580519</item>
      <item>, OIB 24053414429</item>
      <item>, OIB 81440476583</item>
      <item>, OIB 26256621275</item>
      <item>, OIB 16488001145</item>
      <item>, OIB 95280404750</item>
      <item>, OIB 60407042502</item>
      <item>, OIB 32341322158</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05965133878</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null</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tem>, OIB 77214883107</item>
      <item>, OIB 86778817194</item>
      <item>, OIB 10961890432</item>
      <item>, OIB 16863827730</item>
      <item>, OIB 71479698322</item>
      <item>, OIB 05767821988</item>
      <item>, OIB 75355077589</item>
      <item>, OIB 72359897820</item>
      <item>, OIB 67403334435</item>
      <item>, OIB null</item>
      <item>, OIB 04222923717</item>
      <item>, OIB null</item>
      <item>, OIB 71833983967</item>
      <item>, OIB null</item>
      <item>, OIB 11689582126</item>
      <item>, OIB 93538380913</item>
      <item>, OIB 76698290315</item>
      <item>, OIB 74349957002</item>
      <item>, OIB 73670201850</item>
      <item>, OIB null</item>
      <item>, OIB 77679532298</item>
      <item>, OIB null</item>
      <item>, OIB 63838897711</item>
      <item>, OIB 50730779773</item>
      <item>, OIB 26538063798</item>
      <item>, OIB 58644776096</item>
      <item>, OIB null</item>
      <item>, OIB 06143438724</item>
      <item>, OIB 59459077421</item>
      <item>, OIB 01933666749</item>
      <item>, OIB 72517850145</item>
      <item>, OIB 05296710885</item>
      <item>, OIB 18648097894</item>
      <item>, OIB 77618338351</item>
      <item>, OIB 18030083498</item>
      <item>, OIB 46060556856</item>
      <item>, OIB 27121995258</item>
      <item>, OIB null</item>
      <item>, OIB 88977535430</item>
      <item>, OIB 70434924687</item>
      <item>, OIB 41427375263</item>
      <item>, OIB 48954500679</item>
      <item>, OIB 50310836278</item>
      <item>, OIB 18836443912</item>
      <item>, OIB 41096827899</item>
      <item>, OIB 68310426614</item>
      <item>, OIB 00614141617</item>
      <item>, OIB 89797926066</item>
      <item>, OIB 51556794836</item>
      <item>, OIB 05417850582</item>
      <item>, OIB 86416796158</item>
      <item>, OIB 85058985197</item>
      <item>, OIB 32237070324</item>
      <item>, OIB null</item>
      <item>, OIB 94571187643</item>
      <item>, OIB 29857255382</item>
      <item>, OIB 24601707285</item>
      <item>, OIB 81995032685</item>
      <item>, OIB 59006877827</item>
      <item>, OIB 17298754112</item>
      <item>, OIB null</item>
      <item>, OIB 13123416897</item>
      <item>, OIB 59045015690</item>
      <item>, OIB 23863557391</item>
      <item>, OIB 81818391740</item>
      <item>, OIB 87067683188</item>
      <item>, OIB 27430987328</item>
      <item>, OIB 54288805565</item>
      <item>, OIB 41585198769</item>
      <item>, OIB null</item>
      <item>, OIB null</item>
      <item>, OIB 08583634020</item>
      <item>, OIB 56625730708</item>
      <item>, OIB 74561760663</item>
      <item>, OIB 71801437335</item>
      <item>, OIB 25341165767</item>
      <item>, OIB 63902441919</item>
      <item>, OIB 48832374139</item>
      <item>, OIB 42112609273</item>
      <item>, OIB 45515944422</item>
      <item>, OIB 04132278774</item>
      <item>, OIB 62519692888</item>
      <item>, OIB 56179447139</item>
      <item>, OIB 49584641587</item>
      <item>, OIB 67660387238</item>
      <item>, OIB 10344917608</item>
      <item>, OIB 29538074286</item>
      <item>, OIB 02495519389</item>
      <item>, OIB 84056119217</item>
      <item>, OIB 94471925962</item>
      <item>, OIB 32826205231</item>
      <item>, OIB 36459972653</item>
      <item>, OIB 35822433380</item>
      <item>, OIB 62953165590</item>
      <item>, OIB null</item>
      <item>, OIB 26954182575</item>
      <item>, OIB 44285161879</item>
      <item>, OIB 81109718920</item>
      <item>, OIB 34964601979</item>
      <item>, OIB 83416361565</item>
      <item>, OIB 45979512796</item>
      <item>, OIB null</item>
      <item>, OIB 87157825646</item>
      <item>, OIB 55396621716</item>
      <item>, OIB 68673320401</item>
      <item>, OIB 03377626486</item>
      <item>, OIB 54057243372</item>
      <item>, OIB 14406310871</item>
      <item>, OIB 47641118940</item>
      <item>, OIB 88170432071</item>
      <item>, OIB 84246899345</item>
      <item>, OIB 83656206667</item>
      <item>, OIB 53995301946</item>
      <item>, OIB 93793808015</item>
      <item>, OIB 85272849807</item>
      <item>, OIB 68779306540</item>
      <item>, OIB 35093755829</item>
      <item>, OIB null</item>
      <item>, OIB 17683491651</item>
      <item>, OIB 92213194197</item>
      <item>, OIB 72968154640</item>
      <item>, OIB 98013783313</item>
      <item>, OIB 18982056058</item>
      <item>, OIB 61368880664</item>
      <item>, OIB 71624369158</item>
      <item>, OIB 04182813536</item>
      <item>, OIB 72558220282</item>
      <item>, OIB 45663810571</item>
      <item>, OIB 29273403595</item>
      <item>, OIB 60542580519</item>
      <item>, OIB 24053414429</item>
      <item>, OIB 81440476583</item>
      <item>, OIB 26256621275</item>
      <item>, OIB 16488001145</item>
      <item>, OIB 95280404750</item>
      <item>, OIB 60407042502</item>
      <item>, OIB 32341322158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listopada 2012.</izvorni_sadrzaj>
    <derivirana_varijabla naziv="DomainObject.Predmet.DatumPocetkaProcesa_1">22. listopada 2012.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372</properties:Words>
  <properties:Characters>2142</properties:Characters>
  <properties:Lines>90</properties:Lines>
  <properties:Paragraphs>31</properties:Paragraphs>
  <properties:TotalTime>64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2576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2020-02-03T07:05:00Z</dcterms:created>
  <dc:creator>Monika Fuček</dc:creator>
  <cp:lastModifiedBy>Monika Fuček</cp:lastModifiedBy>
  <cp:lastPrinted>2020-06-02T07:28:00Z</cp:lastPrinted>
  <dcterms:modified xmlns:xsi="http://www.w3.org/2001/XMLSchema-instance" xsi:type="dcterms:W3CDTF">2020-06-02T07:31:00Z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St-1094/2012-1740 / Zapisnik - Skupština vjerovnika (St-1094-2012-Zapisnik sa skupštine vjerovnika-02-06-2020.docx)</vt:lpwstr>
  </prop:property>
  <prop:property fmtid="{D5CDD505-2E9C-101B-9397-08002B2CF9AE}" pid="4" name="CC_coloring">
    <vt:bool>false</vt:bool>
  </prop:property>
  <prop:property fmtid="{D5CDD505-2E9C-101B-9397-08002B2CF9AE}" pid="5" name="BrojStranica">
    <vt:i4>2</vt:i4>
  </prop:property>
</prop:Properties>
</file>